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b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6027420</wp:posOffset>
                </wp:positionH>
                <wp:positionV relativeFrom="paragraph">
                  <wp:posOffset>3656965</wp:posOffset>
                </wp:positionV>
                <wp:extent cx="1078230" cy="321310"/>
                <wp:effectExtent l="6350" t="259715" r="12700" b="13335"/>
                <wp:wrapNone/>
                <wp:docPr id="228" name="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224395" y="3855720"/>
                          <a:ext cx="1078230" cy="321310"/>
                        </a:xfrm>
                        <a:prstGeom prst="wedgeRectCallout">
                          <a:avLst>
                            <a:gd name="adj1" fmla="val -46302"/>
                            <a:gd name="adj2" fmla="val -125278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44546A" w:themeColor="text2"/>
                                <w:lang w:eastAsia="zh-CN"/>
                                <w14:textFill>
                                  <w14:solidFill>
                                    <w14:schemeClr w14:val="tx2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44546A" w:themeColor="text2"/>
                                <w:lang w:eastAsia="zh-CN"/>
                                <w14:textFill>
                                  <w14:solidFill>
                                    <w14:schemeClr w14:val="tx2"/>
                                  </w14:solidFill>
                                </w14:textFill>
                              </w:rPr>
                              <w:t>本项目所在地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28" o:spid="_x0000_s1026" o:spt="61" type="#_x0000_t61" style="position:absolute;left:0pt;margin-left:474.6pt;margin-top:287.95pt;height:25.3pt;width:84.9pt;z-index:251729920;v-text-anchor:middle;mso-width-relative:page;mso-height-relative:page;" filled="f" stroked="t" coordsize="21600,21600" o:gfxdata="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BwGXT52QAAAAwBAAAPAAAAAAAAAAEAIAAAACIAAABkcnMvZG93bnJldi54&#10;bWxQSwECFAAUAAAACACHTuJALIWhJfkBAADiAwAADgAAAAAAAAABACAAAAAoAQAAZHJzL2Uyb0Rv&#10;Yy54bWxQSwUGAAAAAAYABgBZAQAAkwUAAAAA&#10;" adj="799,-16260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44546A" w:themeColor="text2"/>
                          <w:lang w:eastAsia="zh-CN"/>
                          <w14:textFill>
                            <w14:solidFill>
                              <w14:schemeClr w14:val="tx2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44546A" w:themeColor="text2"/>
                          <w:lang w:eastAsia="zh-CN"/>
                          <w14:textFill>
                            <w14:solidFill>
                              <w14:schemeClr w14:val="tx2"/>
                            </w14:solidFill>
                          </w14:textFill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39378176" behindDoc="0" locked="0" layoutInCell="1" allowOverlap="1">
                <wp:simplePos x="0" y="0"/>
                <wp:positionH relativeFrom="column">
                  <wp:posOffset>5993130</wp:posOffset>
                </wp:positionH>
                <wp:positionV relativeFrom="paragraph">
                  <wp:posOffset>3324860</wp:posOffset>
                </wp:positionV>
                <wp:extent cx="98425" cy="130175"/>
                <wp:effectExtent l="6350" t="6350" r="17145" b="15875"/>
                <wp:wrapNone/>
                <wp:docPr id="3" name="椭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428740" y="4316095"/>
                          <a:ext cx="98425" cy="130175"/>
                        </a:xfrm>
                        <a:prstGeom prst="ellipse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 w="12700" cmpd="sng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471.9pt;margin-top:261.8pt;height:10.25pt;width:7.75pt;z-index:1939378176;v-text-anchor:middle;mso-width-relative:page;mso-height-relative:page;" fillcolor="#FE4444" filled="t" stroked="t" coordsize="21600,21600" o:gfxdata="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AAAAAGRycy9QSwECFAAUAAAACACH&#10;TuJAsGZHZ9kAAAALAQAADwAAAAAAAAABACAAAAAiAAAAZHJzL2Rvd25yZXYueG1sUEsBAhQAFAAA&#10;AAgAh07iQJ2nOoyZAgAALQUAAA4AAAAAAAAAAQAgAAAAKAEAAGRycy9lMm9Eb2MueG1sUEsFBgAA&#10;AAAGAAYAWQEAADMGAAAAAA==&#10;">
                <v:fill type="gradient" on="t" color2="#832B2B" focus="100%" focussize="0,0" rotate="t">
                  <o:fill type="gradientUnscaled" v:ext="backwardCompatible"/>
                </v:fill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712512" behindDoc="0" locked="0" layoutInCell="1" allowOverlap="1">
            <wp:simplePos x="0" y="0"/>
            <wp:positionH relativeFrom="column">
              <wp:posOffset>7485380</wp:posOffset>
            </wp:positionH>
            <wp:positionV relativeFrom="paragraph">
              <wp:posOffset>85725</wp:posOffset>
            </wp:positionV>
            <wp:extent cx="1097915" cy="837565"/>
            <wp:effectExtent l="0" t="0" r="6985" b="635"/>
            <wp:wrapNone/>
            <wp:docPr id="9" name="图片 9" descr="泾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泾阳县风向玫瑰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b/>
          <w:lang w:eastAsia="zh-CN"/>
        </w:rPr>
        <w:drawing>
          <wp:inline distT="0" distB="0" distL="114300" distR="114300">
            <wp:extent cx="8610600" cy="4594225"/>
            <wp:effectExtent l="0" t="0" r="0" b="8255"/>
            <wp:docPr id="1" name="图片 1" descr="90880437930957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088043793095727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610600" cy="4594225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rgbClr val="FE4444"/>
                        </a:gs>
                        <a:gs pos="100000">
                          <a:srgbClr val="832B2B"/>
                        </a:gs>
                      </a:gsLst>
                      <a:lin ang="5400000" scaled="0"/>
                    </a:gradFill>
                  </pic:spPr>
                </pic:pic>
              </a:graphicData>
            </a:graphic>
          </wp:inline>
        </w:drawing>
      </w:r>
    </w:p>
    <w:p>
      <w:pPr>
        <w:tabs>
          <w:tab w:val="left" w:pos="882"/>
        </w:tabs>
        <w:jc w:val="left"/>
        <w:rPr>
          <w:rFonts w:hint="eastAsia" w:cstheme="minorBidi"/>
          <w:b/>
          <w:kern w:val="2"/>
          <w:sz w:val="21"/>
          <w:szCs w:val="24"/>
          <w:lang w:val="en-US" w:eastAsia="zh-CN" w:bidi="ar-S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3408045</wp:posOffset>
                </wp:positionH>
                <wp:positionV relativeFrom="paragraph">
                  <wp:posOffset>13970</wp:posOffset>
                </wp:positionV>
                <wp:extent cx="2114550" cy="352425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22445" y="6109970"/>
                          <a:ext cx="2114550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项目地理位置图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8.35pt;margin-top:1.1pt;height:27.75pt;width:166.5pt;z-index:251673600;mso-width-relative:page;mso-height-relative:page;" filled="f" stroked="f" coordsize="21600,21600" o:gfxdata="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BLAHbA2QAAAAgBAAAPAAAAAAAAAAEAIAAAACIAAABkcnMvZG93bnJldi54bWxQSwECFAAU&#10;AAAACACHTuJAI6cJRCkCAAAmBAAADgAAAAAAAAABACAAAAAo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附图一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项目地理位置图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tabs>
          <w:tab w:val="left" w:pos="882"/>
        </w:tabs>
        <w:jc w:val="left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</w:p>
    <w:p>
      <w:pPr>
        <w:tabs>
          <w:tab w:val="left" w:pos="882"/>
        </w:tabs>
        <w:jc w:val="center"/>
      </w:pPr>
    </w:p>
    <w:p>
      <w:pPr>
        <w:tabs>
          <w:tab w:val="left" w:pos="882"/>
        </w:tabs>
        <w:jc w:val="center"/>
      </w:pPr>
    </w:p>
    <w:p>
      <w:pPr>
        <w:tabs>
          <w:tab w:val="left" w:pos="882"/>
        </w:tabs>
        <w:jc w:val="center"/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1961479168" behindDoc="0" locked="0" layoutInCell="1" allowOverlap="1">
                <wp:simplePos x="0" y="0"/>
                <wp:positionH relativeFrom="column">
                  <wp:posOffset>440690</wp:posOffset>
                </wp:positionH>
                <wp:positionV relativeFrom="paragraph">
                  <wp:posOffset>24130</wp:posOffset>
                </wp:positionV>
                <wp:extent cx="8857615" cy="4886325"/>
                <wp:effectExtent l="7620" t="0" r="19685" b="13335"/>
                <wp:wrapNone/>
                <wp:docPr id="16" name="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97890" y="906145"/>
                          <a:ext cx="8857615" cy="4886325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.7pt;margin-top:1.9pt;height:384.75pt;width:697.45pt;z-index:1961479168;v-text-anchor:middle;mso-width-relative:page;mso-height-relative:page;" filled="f" stroked="t" coordsize="21600,21600" o:gfxdata="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hhDmvtcA&#10;AAAJAQAADwAAAAAAAAABACAAAAAiAAAAZHJzL2Rvd25yZXYueG1sUEsBAhQAFAAAAAgAh07iQIBk&#10;Bw5ZAgAAigQAAA4AAAAAAAAAAQAgAAAAJgEAAGRycy9lMm9Eb2MueG1sUEsFBgAAAAAGAAYAWQEA&#10;APEFAAAAAA==&#10;">
                <v:fill on="f" focussize="0,0"/>
                <v:stroke weight="1.2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drawing>
          <wp:anchor distT="0" distB="0" distL="114300" distR="114300" simplePos="0" relativeHeight="1961478144" behindDoc="0" locked="0" layoutInCell="1" allowOverlap="1">
            <wp:simplePos x="0" y="0"/>
            <wp:positionH relativeFrom="column">
              <wp:posOffset>8845550</wp:posOffset>
            </wp:positionH>
            <wp:positionV relativeFrom="paragraph">
              <wp:posOffset>4484370</wp:posOffset>
            </wp:positionV>
            <wp:extent cx="441960" cy="403860"/>
            <wp:effectExtent l="0" t="0" r="0" b="7620"/>
            <wp:wrapNone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1961477120" behindDoc="0" locked="0" layoutInCell="1" allowOverlap="1">
                <wp:simplePos x="0" y="0"/>
                <wp:positionH relativeFrom="column">
                  <wp:posOffset>3395980</wp:posOffset>
                </wp:positionH>
                <wp:positionV relativeFrom="paragraph">
                  <wp:posOffset>704215</wp:posOffset>
                </wp:positionV>
                <wp:extent cx="1629410" cy="546100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9410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FFFFFF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花池渡村（420m）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7.4pt;margin-top:55.45pt;height:43pt;width:128.3pt;z-index:1961477120;mso-width-relative:page;mso-height-relative:page;" filled="f" stroked="f" coordsize="21600,21600" o:gfxdata="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IAMb5vXAAAACwEAAA8AAAAAAAAAAQAg&#10;AAAAIgAAAGRycy9kb3ducmV2LnhtbFBLAQIUABQAAAAIAIdO4kAd8+3rDwIAAOsDAAAOAAAAAAAA&#10;AAEAIAAAACYBAABkcnMvZTJvRG9jLnhtbFBLBQYAAAAABgAGAFkBAACn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FFFFFF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花池渡村（420m）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54412544" behindDoc="0" locked="0" layoutInCell="1" allowOverlap="1">
                <wp:simplePos x="0" y="0"/>
                <wp:positionH relativeFrom="column">
                  <wp:posOffset>874395</wp:posOffset>
                </wp:positionH>
                <wp:positionV relativeFrom="paragraph">
                  <wp:posOffset>138430</wp:posOffset>
                </wp:positionV>
                <wp:extent cx="5305425" cy="1676400"/>
                <wp:effectExtent l="11430" t="10795" r="17145" b="19685"/>
                <wp:wrapNone/>
                <wp:docPr id="12" name="任意多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331595" y="991870"/>
                          <a:ext cx="5305425" cy="1676400"/>
                        </a:xfrm>
                        <a:custGeom>
                          <a:avLst/>
                          <a:gdLst>
                            <a:gd name="connisteX0" fmla="*/ 4371975 w 5305425"/>
                            <a:gd name="connsiteY0" fmla="*/ 0 h 1676400"/>
                            <a:gd name="connisteX1" fmla="*/ 2600325 w 5305425"/>
                            <a:gd name="connsiteY1" fmla="*/ 0 h 1676400"/>
                            <a:gd name="connisteX2" fmla="*/ 2498725 w 5305425"/>
                            <a:gd name="connsiteY2" fmla="*/ 381000 h 1676400"/>
                            <a:gd name="connisteX3" fmla="*/ 619125 w 5305425"/>
                            <a:gd name="connsiteY3" fmla="*/ 381000 h 1676400"/>
                            <a:gd name="connisteX4" fmla="*/ 533400 w 5305425"/>
                            <a:gd name="connsiteY4" fmla="*/ 701040 h 1676400"/>
                            <a:gd name="connisteX5" fmla="*/ 0 w 5305425"/>
                            <a:gd name="connsiteY5" fmla="*/ 701040 h 1676400"/>
                            <a:gd name="connisteX6" fmla="*/ 0 w 5305425"/>
                            <a:gd name="connsiteY6" fmla="*/ 1171575 h 1676400"/>
                            <a:gd name="connisteX7" fmla="*/ 600075 w 5305425"/>
                            <a:gd name="connsiteY7" fmla="*/ 1181100 h 1676400"/>
                            <a:gd name="connisteX8" fmla="*/ 619125 w 5305425"/>
                            <a:gd name="connsiteY8" fmla="*/ 1466850 h 1676400"/>
                            <a:gd name="connisteX9" fmla="*/ 904875 w 5305425"/>
                            <a:gd name="connsiteY9" fmla="*/ 1504950 h 1676400"/>
                            <a:gd name="connisteX10" fmla="*/ 923925 w 5305425"/>
                            <a:gd name="connsiteY10" fmla="*/ 1019175 h 1676400"/>
                            <a:gd name="connisteX11" fmla="*/ 1743075 w 5305425"/>
                            <a:gd name="connsiteY11" fmla="*/ 1038225 h 1676400"/>
                            <a:gd name="connisteX12" fmla="*/ 1724025 w 5305425"/>
                            <a:gd name="connsiteY12" fmla="*/ 1209675 h 1676400"/>
                            <a:gd name="connisteX13" fmla="*/ 4343400 w 5305425"/>
                            <a:gd name="connsiteY13" fmla="*/ 1514475 h 1676400"/>
                            <a:gd name="connisteX14" fmla="*/ 4343400 w 5305425"/>
                            <a:gd name="connsiteY14" fmla="*/ 1657350 h 1676400"/>
                            <a:gd name="connisteX15" fmla="*/ 5010150 w 5305425"/>
                            <a:gd name="connsiteY15" fmla="*/ 1676400 h 1676400"/>
                            <a:gd name="connisteX16" fmla="*/ 5124450 w 5305425"/>
                            <a:gd name="connsiteY16" fmla="*/ 1009650 h 1676400"/>
                            <a:gd name="connisteX17" fmla="*/ 5305425 w 5305425"/>
                            <a:gd name="connsiteY17" fmla="*/ 962025 h 1676400"/>
                            <a:gd name="connisteX18" fmla="*/ 5305425 w 5305425"/>
                            <a:gd name="connsiteY18" fmla="*/ 781050 h 1676400"/>
                            <a:gd name="connisteX19" fmla="*/ 4581525 w 5305425"/>
                            <a:gd name="connsiteY19" fmla="*/ 762000 h 1676400"/>
                            <a:gd name="connisteX20" fmla="*/ 4391025 w 5305425"/>
                            <a:gd name="connsiteY20" fmla="*/ 666750 h 1676400"/>
                            <a:gd name="connisteX21" fmla="*/ 4410075 w 5305425"/>
                            <a:gd name="connsiteY21" fmla="*/ 28575 h 1676400"/>
                            <a:gd name="connisteX22" fmla="*/ 4371975 w 5305425"/>
                            <a:gd name="connsiteY22" fmla="*/ 0 h 16764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  <a:cxn ang="0">
                              <a:pos x="connisteX14" y="connsiteY14"/>
                            </a:cxn>
                            <a:cxn ang="0">
                              <a:pos x="connisteX15" y="connsiteY15"/>
                            </a:cxn>
                            <a:cxn ang="0">
                              <a:pos x="connisteX16" y="connsiteY16"/>
                            </a:cxn>
                            <a:cxn ang="0">
                              <a:pos x="connisteX17" y="connsiteY17"/>
                            </a:cxn>
                            <a:cxn ang="0">
                              <a:pos x="connisteX18" y="connsiteY18"/>
                            </a:cxn>
                            <a:cxn ang="0">
                              <a:pos x="connisteX19" y="connsiteY19"/>
                            </a:cxn>
                            <a:cxn ang="0">
                              <a:pos x="connisteX20" y="connsiteY20"/>
                            </a:cxn>
                            <a:cxn ang="0">
                              <a:pos x="connisteX21" y="connsiteY21"/>
                            </a:cxn>
                            <a:cxn ang="0">
                              <a:pos x="connisteX22" y="connsiteY22"/>
                            </a:cxn>
                          </a:cxnLst>
                          <a:rect l="l" t="t" r="r" b="b"/>
                          <a:pathLst>
                            <a:path w="5305425" h="1676400">
                              <a:moveTo>
                                <a:pt x="4371975" y="0"/>
                              </a:moveTo>
                              <a:lnTo>
                                <a:pt x="2600325" y="0"/>
                              </a:lnTo>
                              <a:lnTo>
                                <a:pt x="2498725" y="381000"/>
                              </a:lnTo>
                              <a:lnTo>
                                <a:pt x="619125" y="381000"/>
                              </a:lnTo>
                              <a:lnTo>
                                <a:pt x="533400" y="701040"/>
                              </a:lnTo>
                              <a:lnTo>
                                <a:pt x="0" y="701040"/>
                              </a:lnTo>
                              <a:lnTo>
                                <a:pt x="0" y="1171575"/>
                              </a:lnTo>
                              <a:lnTo>
                                <a:pt x="600075" y="1181100"/>
                              </a:lnTo>
                              <a:lnTo>
                                <a:pt x="619125" y="1466850"/>
                              </a:lnTo>
                              <a:lnTo>
                                <a:pt x="904875" y="1504950"/>
                              </a:lnTo>
                              <a:lnTo>
                                <a:pt x="923925" y="1019175"/>
                              </a:lnTo>
                              <a:lnTo>
                                <a:pt x="1743075" y="1038225"/>
                              </a:lnTo>
                              <a:lnTo>
                                <a:pt x="1724025" y="1209675"/>
                              </a:lnTo>
                              <a:lnTo>
                                <a:pt x="4343400" y="1514475"/>
                              </a:lnTo>
                              <a:lnTo>
                                <a:pt x="4343400" y="1657350"/>
                              </a:lnTo>
                              <a:lnTo>
                                <a:pt x="5010150" y="1676400"/>
                              </a:lnTo>
                              <a:lnTo>
                                <a:pt x="5124450" y="1009650"/>
                              </a:lnTo>
                              <a:lnTo>
                                <a:pt x="5305425" y="962025"/>
                              </a:lnTo>
                              <a:lnTo>
                                <a:pt x="5305425" y="781050"/>
                              </a:lnTo>
                              <a:lnTo>
                                <a:pt x="4581525" y="762000"/>
                              </a:lnTo>
                              <a:lnTo>
                                <a:pt x="4391025" y="666750"/>
                              </a:lnTo>
                              <a:lnTo>
                                <a:pt x="4410075" y="28575"/>
                              </a:lnTo>
                              <a:lnTo>
                                <a:pt x="4371975" y="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68.85pt;margin-top:10.9pt;height:132pt;width:417.75pt;z-index:1954412544;mso-width-relative:page;mso-height-relative:page;" filled="f" stroked="t" coordsize="5305425,1676400" o:gfxdata="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" path="m4371975,0l2600325,0,2498725,381000,619125,381000,533400,701040,0,701040,0,1171575,600075,1181100,619125,1466850,904875,1504950,923925,1019175,1743075,1038225,1724025,1209675,4343400,1514475,4343400,1657350,5010150,1676400,5124450,1009650,5305425,962025,5305425,781050,4581525,762000,4391025,666750,4410075,28575,4371975,0xe">
                <v:path o:connectlocs="4371975,0;2600325,0;2498725,381000;619125,381000;533400,701040;0,701040;0,1171575;600075,1181100;619125,1466850;904875,1504950;923925,1019175;1743075,1038225;1724025,1209675;4343400,1514475;4343400,1657350;5010150,1676400;5124450,1009650;5305425,962025;5305425,781050;4581525,762000;4391025,666750;4410075,28575;4371975,0" o:connectangles="0,0,0,0,0,0,0,0,0,0,0,0,0,0,0,0,0,0,0,0,0,0,0"/>
                <v:fill on="f" focussize="0,0"/>
                <v:stroke weight="1.75pt" color="#00B0F0 [3204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3832225</wp:posOffset>
                </wp:positionH>
                <wp:positionV relativeFrom="paragraph">
                  <wp:posOffset>4201160</wp:posOffset>
                </wp:positionV>
                <wp:extent cx="962660" cy="1054100"/>
                <wp:effectExtent l="0" t="0" r="0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66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空 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01.75pt;margin-top:330.8pt;height:83pt;width:75.8pt;z-index:251851776;mso-width-relative:page;mso-height-relative:margin;mso-height-percent:200;" filled="f" stroked="f" coordsize="21600,21600" o:gfxdata="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MxyzkPZAAAACwEAAA8AAAAAAAAA&#10;AQAgAAAAIgAAAGRycy9kb3ducmV2LnhtbFBLAQIUABQAAAAIAIdO4kCXkfVkEAIAAOsDAAAOAAAA&#10;AAAAAAEAIAAAACg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空 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54411520" behindDoc="0" locked="0" layoutInCell="1" allowOverlap="1">
                <wp:simplePos x="0" y="0"/>
                <wp:positionH relativeFrom="column">
                  <wp:posOffset>2620645</wp:posOffset>
                </wp:positionH>
                <wp:positionV relativeFrom="paragraph">
                  <wp:posOffset>4180205</wp:posOffset>
                </wp:positionV>
                <wp:extent cx="1886585" cy="735330"/>
                <wp:effectExtent l="6985" t="10795" r="11430" b="15875"/>
                <wp:wrapNone/>
                <wp:docPr id="10" name="任意多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6585" cy="735330"/>
                        </a:xfrm>
                        <a:custGeom>
                          <a:avLst/>
                          <a:gdLst>
                            <a:gd name="connisteX0" fmla="*/ 0 w 5514975"/>
                            <a:gd name="connsiteY0" fmla="*/ 1285875 h 1285875"/>
                            <a:gd name="connisteX1" fmla="*/ 1000125 w 5514975"/>
                            <a:gd name="connsiteY1" fmla="*/ 809625 h 1285875"/>
                            <a:gd name="connisteX2" fmla="*/ 1638300 w 5514975"/>
                            <a:gd name="connsiteY2" fmla="*/ 561975 h 1285875"/>
                            <a:gd name="connisteX3" fmla="*/ 2105025 w 5514975"/>
                            <a:gd name="connsiteY3" fmla="*/ 323850 h 1285875"/>
                            <a:gd name="connisteX4" fmla="*/ 2447925 w 5514975"/>
                            <a:gd name="connsiteY4" fmla="*/ 200025 h 1285875"/>
                            <a:gd name="connisteX5" fmla="*/ 2819400 w 5514975"/>
                            <a:gd name="connsiteY5" fmla="*/ 114300 h 1285875"/>
                            <a:gd name="connisteX6" fmla="*/ 3648075 w 5514975"/>
                            <a:gd name="connsiteY6" fmla="*/ 66675 h 1285875"/>
                            <a:gd name="connisteX7" fmla="*/ 4438650 w 5514975"/>
                            <a:gd name="connsiteY7" fmla="*/ 19050 h 1285875"/>
                            <a:gd name="connisteX8" fmla="*/ 4981575 w 5514975"/>
                            <a:gd name="connsiteY8" fmla="*/ 0 h 1285875"/>
                            <a:gd name="connisteX9" fmla="*/ 5514975 w 5514975"/>
                            <a:gd name="connsiteY9" fmla="*/ 0 h 12858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5514975" h="1285875">
                              <a:moveTo>
                                <a:pt x="0" y="1285875"/>
                              </a:moveTo>
                              <a:lnTo>
                                <a:pt x="1000125" y="809625"/>
                              </a:lnTo>
                              <a:lnTo>
                                <a:pt x="1638300" y="561975"/>
                              </a:lnTo>
                              <a:lnTo>
                                <a:pt x="2105025" y="323850"/>
                              </a:lnTo>
                              <a:lnTo>
                                <a:pt x="2447925" y="200025"/>
                              </a:lnTo>
                              <a:lnTo>
                                <a:pt x="2819400" y="114300"/>
                              </a:lnTo>
                              <a:lnTo>
                                <a:pt x="3648075" y="66675"/>
                              </a:lnTo>
                              <a:lnTo>
                                <a:pt x="4438650" y="19050"/>
                              </a:lnTo>
                              <a:lnTo>
                                <a:pt x="4981575" y="0"/>
                              </a:lnTo>
                              <a:lnTo>
                                <a:pt x="5514975" y="0"/>
                              </a:lnTo>
                            </a:path>
                          </a:pathLst>
                        </a:custGeom>
                        <a:noFill/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6.35pt;margin-top:329.15pt;height:57.9pt;width:148.55pt;z-index:1954411520;mso-width-relative:page;mso-height-relative:page;" filled="f" stroked="t" coordsize="5514975,1285875" o:gfxdata="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" path="m0,1285875l1000125,809625,1638300,561975,2105025,323850,2447925,200025,2819400,114300,3648075,66675,4438650,19050,4981575,0,5514975,0e">
                <v:path o:connectlocs="0,735330;342126,462985;560436,321366;720095,185194;837396,114384;964471,65362;1247948,38128;1518391,10893;1704117,0;1886585,0" o:connectangles="0,0,0,0,0,0,0,0,0,0"/>
                <v:fill on="f" focussize="0,0"/>
                <v:stroke weight="1.75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8274304" behindDoc="0" locked="0" layoutInCell="1" allowOverlap="1">
                <wp:simplePos x="0" y="0"/>
                <wp:positionH relativeFrom="column">
                  <wp:posOffset>2534920</wp:posOffset>
                </wp:positionH>
                <wp:positionV relativeFrom="paragraph">
                  <wp:posOffset>4114165</wp:posOffset>
                </wp:positionV>
                <wp:extent cx="1915160" cy="781685"/>
                <wp:effectExtent l="6985" t="11430" r="13335" b="14605"/>
                <wp:wrapNone/>
                <wp:docPr id="46" name="任意多边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5160" cy="781685"/>
                        </a:xfrm>
                        <a:custGeom>
                          <a:avLst/>
                          <a:gdLst>
                            <a:gd name="connisteX0" fmla="*/ 0 w 5514975"/>
                            <a:gd name="connsiteY0" fmla="*/ 1285875 h 1285875"/>
                            <a:gd name="connisteX1" fmla="*/ 1000125 w 5514975"/>
                            <a:gd name="connsiteY1" fmla="*/ 809625 h 1285875"/>
                            <a:gd name="connisteX2" fmla="*/ 1638300 w 5514975"/>
                            <a:gd name="connsiteY2" fmla="*/ 561975 h 1285875"/>
                            <a:gd name="connisteX3" fmla="*/ 2105025 w 5514975"/>
                            <a:gd name="connsiteY3" fmla="*/ 323850 h 1285875"/>
                            <a:gd name="connisteX4" fmla="*/ 2447925 w 5514975"/>
                            <a:gd name="connsiteY4" fmla="*/ 200025 h 1285875"/>
                            <a:gd name="connisteX5" fmla="*/ 2819400 w 5514975"/>
                            <a:gd name="connsiteY5" fmla="*/ 114300 h 1285875"/>
                            <a:gd name="connisteX6" fmla="*/ 3648075 w 5514975"/>
                            <a:gd name="connsiteY6" fmla="*/ 66675 h 1285875"/>
                            <a:gd name="connisteX7" fmla="*/ 4438650 w 5514975"/>
                            <a:gd name="connsiteY7" fmla="*/ 19050 h 1285875"/>
                            <a:gd name="connisteX8" fmla="*/ 4981575 w 5514975"/>
                            <a:gd name="connsiteY8" fmla="*/ 0 h 1285875"/>
                            <a:gd name="connisteX9" fmla="*/ 5514975 w 5514975"/>
                            <a:gd name="connsiteY9" fmla="*/ 0 h 12858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</a:cxnLst>
                          <a:rect l="l" t="t" r="r" b="b"/>
                          <a:pathLst>
                            <a:path w="5514975" h="1285875">
                              <a:moveTo>
                                <a:pt x="0" y="1285875"/>
                              </a:moveTo>
                              <a:lnTo>
                                <a:pt x="1000125" y="809625"/>
                              </a:lnTo>
                              <a:lnTo>
                                <a:pt x="1638300" y="561975"/>
                              </a:lnTo>
                              <a:lnTo>
                                <a:pt x="2105025" y="323850"/>
                              </a:lnTo>
                              <a:lnTo>
                                <a:pt x="2447925" y="200025"/>
                              </a:lnTo>
                              <a:lnTo>
                                <a:pt x="2819400" y="114300"/>
                              </a:lnTo>
                              <a:lnTo>
                                <a:pt x="3648075" y="66675"/>
                              </a:lnTo>
                              <a:lnTo>
                                <a:pt x="4438650" y="19050"/>
                              </a:lnTo>
                              <a:lnTo>
                                <a:pt x="4981575" y="0"/>
                              </a:lnTo>
                              <a:lnTo>
                                <a:pt x="5514975" y="0"/>
                              </a:lnTo>
                            </a:path>
                          </a:pathLst>
                        </a:custGeom>
                        <a:noFill/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99.6pt;margin-top:323.95pt;height:61.55pt;width:150.8pt;z-index:258274304;mso-width-relative:page;mso-height-relative:page;" filled="f" stroked="t" coordsize="5514975,1285875" o:gfxdata="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" path="m0,1285875l1000125,809625,1638300,561975,2105025,323850,2447925,200025,2819400,114300,3648075,66675,4438650,19050,4981575,0,5514975,0e">
                <v:path o:connectlocs="0,781685;347308,492172;568924,341625;731002,196868;850079,121595;979080,69483;1266850,40531;1541389,11580;1729928,0;1915160,0" o:connectangles="0,0,0,0,0,0,0,0,0,0"/>
                <v:fill on="f" focussize="0,0"/>
                <v:stroke weight="1.75pt" color="#000000 [3213]" miterlimit="8" joinstyle="miter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8275328" behindDoc="0" locked="0" layoutInCell="1" allowOverlap="1">
                <wp:simplePos x="0" y="0"/>
                <wp:positionH relativeFrom="column">
                  <wp:posOffset>2525395</wp:posOffset>
                </wp:positionH>
                <wp:positionV relativeFrom="paragraph">
                  <wp:posOffset>4212590</wp:posOffset>
                </wp:positionV>
                <wp:extent cx="962660" cy="105410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9626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村 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98.85pt;margin-top:331.7pt;height:83pt;width:75.8pt;rotation:-2031616f;z-index:258275328;mso-width-relative:page;mso-height-relative:margin;mso-height-percent:200;" filled="f" stroked="f" coordsize="21600,21600" o:gfxdata="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EXefvDZAAAACwEA&#10;AA8AAAAAAAAAAQAgAAAAIgAAAGRycy9kb3ducmV2LnhtbFBLAQIUABQAAAAIAIdO4kCietLMGQIA&#10;APoDAAAOAAAAAAAAAAEAIAAAACgBAABkcnMvZTJvRG9jLnhtbFBLBQYAAAAABgAGAFkBAACzBQAA&#10;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村 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8721792" behindDoc="0" locked="0" layoutInCell="1" allowOverlap="1">
                <wp:simplePos x="0" y="0"/>
                <wp:positionH relativeFrom="column">
                  <wp:posOffset>3452495</wp:posOffset>
                </wp:positionH>
                <wp:positionV relativeFrom="paragraph">
                  <wp:posOffset>3685540</wp:posOffset>
                </wp:positionV>
                <wp:extent cx="1458595" cy="546100"/>
                <wp:effectExtent l="0" t="0" r="0" b="0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58595" cy="546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1.85pt;margin-top:290.2pt;height:43pt;width:114.85pt;z-index:258721792;mso-width-relative:page;mso-height-relative:page;" filled="f" stroked="f" coordsize="21600,21600" o:gfxdata="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5zN3tgAAAALAQAADwAAAAAAAAAB&#10;ACAAAAAiAAAAZHJzL2Rvd25yZXYueG1sUEsBAhQAFAAAAAgAh07iQEZR5OYQAgAA6wMAAA4AAAAA&#10;AAAAAQAgAAAAJw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4770176" behindDoc="0" locked="0" layoutInCell="1" allowOverlap="1">
                <wp:simplePos x="0" y="0"/>
                <wp:positionH relativeFrom="column">
                  <wp:posOffset>3904615</wp:posOffset>
                </wp:positionH>
                <wp:positionV relativeFrom="paragraph">
                  <wp:posOffset>3319780</wp:posOffset>
                </wp:positionV>
                <wp:extent cx="640715" cy="105410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71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农 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07.45pt;margin-top:261.4pt;height:83pt;width:50.45pt;z-index:254770176;mso-width-relative:page;mso-height-relative:margin;mso-height-percent:200;" filled="f" stroked="f" coordsize="21600,21600" o:gfxdata="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INACJtkAAAALAQAADwAAAAAA&#10;AAABACAAAAAiAAAAZHJzL2Rvd25yZXYueG1sUEsBAhQAFAAAAAgAh07iQJ3SWlQSAgAA6w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农 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947794432" behindDoc="0" locked="0" layoutInCell="1" allowOverlap="1">
                <wp:simplePos x="0" y="0"/>
                <wp:positionH relativeFrom="column">
                  <wp:posOffset>3345815</wp:posOffset>
                </wp:positionH>
                <wp:positionV relativeFrom="paragraph">
                  <wp:posOffset>3582035</wp:posOffset>
                </wp:positionV>
                <wp:extent cx="428625" cy="10541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862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农田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63.45pt;margin-top:282.05pt;height:83pt;width:33.75pt;z-index:1947794432;mso-width-relative:page;mso-height-relative:margin;mso-height-percent:200;" filled="f" stroked="f" coordsize="21600,21600" o:gfxdata="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kbjymdoAAAALAQAADwAAAAAAAAAB&#10;ACAAAAAiAAAAZHJzL2Rvd25yZXYueG1sUEsBAhQAFAAAAAgAh07iQFi5pWMOAgAA6QMAAA4AAAAA&#10;AAAAAQAgAAAAKQ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农田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column">
                  <wp:posOffset>4698365</wp:posOffset>
                </wp:positionH>
                <wp:positionV relativeFrom="paragraph">
                  <wp:posOffset>3730625</wp:posOffset>
                </wp:positionV>
                <wp:extent cx="563245" cy="1054100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324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ascii="Times New Roman" w:hAnsi="Times New Roman"/>
                                <w:b/>
                                <w:color w:val="FFFFFF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FFFFFF"/>
                                <w:lang w:val="en-US" w:eastAsia="zh-CN"/>
                              </w:rPr>
                              <w:t>空 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69.95pt;margin-top:293.75pt;height:83pt;width:44.35pt;z-index:252046336;mso-width-relative:page;mso-height-relative:margin;mso-height-percent:200;" filled="f" stroked="f" coordsize="21600,21600" o:gfxdata="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C9fSRr2gAAAAsBAAAPAAAAAAAA&#10;AAEAIAAAACIAAABkcnMvZG93bnJldi54bWxQSwECFAAUAAAACACHTuJA/xGfYBACAADrAwAADgAA&#10;AAAAAAABACAAAAAp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ascii="Times New Roman" w:hAnsi="Times New Roman"/>
                          <w:b/>
                          <w:color w:val="FFFFFF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FFFFFF"/>
                          <w:lang w:val="en-US" w:eastAsia="zh-CN"/>
                        </w:rPr>
                        <w:t>空 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8276352" behindDoc="0" locked="0" layoutInCell="1" allowOverlap="1">
                <wp:simplePos x="0" y="0"/>
                <wp:positionH relativeFrom="column">
                  <wp:posOffset>3789680</wp:posOffset>
                </wp:positionH>
                <wp:positionV relativeFrom="paragraph">
                  <wp:posOffset>3655060</wp:posOffset>
                </wp:positionV>
                <wp:extent cx="774065" cy="416560"/>
                <wp:effectExtent l="13970" t="13970" r="19685" b="2667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5360" y="3063240"/>
                          <a:ext cx="774065" cy="4165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98.4pt;margin-top:287.8pt;height:32.8pt;width:60.95pt;z-index:258276352;v-text-anchor:middle;mso-width-relative:page;mso-height-relative:page;" filled="f" stroked="t" coordsize="21600,21600" o:gfxdata="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X&#10;mHgi2gAAAAsBAAAPAAAAAAAAAAEAIAAAACIAAABkcnMvZG93bnJldi54bWxQSwECFAAUAAAACACH&#10;TuJAIZgAA1sCAACKBAAADgAAAAAAAAABACAAAAApAQAAZHJzL2Uyb0RvYy54bWxQSwUGAAAAAAYA&#10;BgBZAQAA9gUAAAAA&#10;">
                <v:fill on="f" focussize="0,0"/>
                <v:stroke weight="2.25pt" color="#FF0000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939562496" behindDoc="0" locked="0" layoutInCell="1" allowOverlap="1">
                <wp:simplePos x="0" y="0"/>
                <wp:positionH relativeFrom="column">
                  <wp:posOffset>3314700</wp:posOffset>
                </wp:positionH>
                <wp:positionV relativeFrom="paragraph">
                  <wp:posOffset>5060950</wp:posOffset>
                </wp:positionV>
                <wp:extent cx="3206750" cy="30480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67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附图二</w:t>
                            </w:r>
                            <w:r>
                              <w:rPr>
                                <w:rFonts w:hint="default" w:ascii="Times New Roman" w:hAnsi="Times New Roman" w:eastAsia="宋体" w:cs="Times New Roman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 项目四邻关系图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1pt;margin-top:398.5pt;height:24pt;width:252.5pt;z-index:1939562496;mso-width-relative:page;mso-height-relative:page;" filled="f" stroked="f" coordsize="21600,21600" o:gfxdata="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3jNW&#10;JNsAAAAMAQAADwAAAAAAAAABACAAAAAiAAAAZHJzL2Rvd25yZXYueG1sUEsBAhQAFAAAAAgAh07i&#10;QJ1wRJ8fAgAAGA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附图二</w:t>
                      </w:r>
                      <w:r>
                        <w:rPr>
                          <w:rFonts w:hint="default" w:ascii="Times New Roman" w:hAnsi="Times New Roman" w:eastAsia="宋体" w:cs="Times New Roman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 项目四邻关系图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1946237952" behindDoc="0" locked="0" layoutInCell="1" allowOverlap="1">
            <wp:simplePos x="0" y="0"/>
            <wp:positionH relativeFrom="column">
              <wp:posOffset>8205470</wp:posOffset>
            </wp:positionH>
            <wp:positionV relativeFrom="paragraph">
              <wp:posOffset>54610</wp:posOffset>
            </wp:positionV>
            <wp:extent cx="1097915" cy="837565"/>
            <wp:effectExtent l="0" t="0" r="14605" b="635"/>
            <wp:wrapNone/>
            <wp:docPr id="7" name="图片 7" descr="泾阳县风向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泾阳县风向玫瑰图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837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8855710" cy="4874260"/>
            <wp:effectExtent l="0" t="0" r="13970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55710" cy="4874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82"/>
        </w:tabs>
        <w:jc w:val="left"/>
        <w:rPr>
          <w:rFonts w:hint="eastAsia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553510912" behindDoc="0" locked="0" layoutInCell="1" allowOverlap="1">
                <wp:simplePos x="0" y="0"/>
                <wp:positionH relativeFrom="column">
                  <wp:posOffset>8778240</wp:posOffset>
                </wp:positionH>
                <wp:positionV relativeFrom="paragraph">
                  <wp:posOffset>462280</wp:posOffset>
                </wp:positionV>
                <wp:extent cx="736600" cy="139700"/>
                <wp:effectExtent l="30480" t="17780" r="43180" b="22860"/>
                <wp:wrapNone/>
                <wp:docPr id="316" name="右箭头 3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10052685" y="1443990"/>
                          <a:ext cx="736600" cy="139700"/>
                        </a:xfrm>
                        <a:prstGeom prst="rightArrow">
                          <a:avLst/>
                        </a:prstGeom>
                        <a:noFill/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691.2pt;margin-top:36.4pt;height:11pt;width:58pt;rotation:-5898240f;z-index:553510912;v-text-anchor:middle;mso-width-relative:page;mso-height-relative:page;" filled="f" stroked="t" coordsize="21600,21600" o:gfxdata="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zxgPwtkAAAALAQAADwAAAAAAAAABACAAAAAiAAAAZHJzL2Rvd25yZXYueG1sUEsB&#10;AhQAFAAAAAgAh07iQI5uthBmAgAApQQAAA4AAAAAAAAAAQAgAAAAKAEAAGRycy9lMm9Eb2MueG1s&#10;UEsFBgAAAAAGAAYAWQEAAAAGAAAAAA==&#10;" adj="19552,5400">
                <v:fill on="f" focussize="0,0"/>
                <v:stroke weight="2pt" color="#000000 [3213]" miterlimit="8" joinstyle="miter"/>
                <v:imagedata o:title=""/>
                <o:lock v:ext="edit" aspectratio="f"/>
              </v:shape>
            </w:pict>
          </mc:Fallback>
        </mc:AlternateContent>
      </w:r>
    </w:p>
    <w:p>
      <w:pPr>
        <w:tabs>
          <w:tab w:val="left" w:pos="4842"/>
        </w:tabs>
        <w:jc w:val="left"/>
        <w:rPr>
          <w:rFonts w:hint="eastAsia" w:cstheme="minorBidi"/>
          <w:b/>
          <w:kern w:val="2"/>
          <w:sz w:val="21"/>
          <w:szCs w:val="24"/>
          <w:lang w:val="en-US" w:eastAsia="zh-CN" w:bidi="ar-SA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3128645</wp:posOffset>
                </wp:positionH>
                <wp:positionV relativeFrom="paragraph">
                  <wp:posOffset>5054600</wp:posOffset>
                </wp:positionV>
                <wp:extent cx="2769870" cy="296545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28770" y="5972175"/>
                          <a:ext cx="2769870" cy="296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项目厂区平面布置示意图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6.35pt;margin-top:398pt;height:23.35pt;width:218.1pt;z-index:251807744;mso-width-relative:page;mso-height-relative:page;" filled="f" stroked="f" coordsize="21600,21600" o:gfxdata="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M1ULzrbAAAACwEAAA8AAAAAAAAAAQAgAAAAIgAAAGRycy9kb3ducmV2LnhtbFBL&#10;AQIUABQAAAAIAIdO4kA7mFtOLAIAACYEAAAOAAAAAAAAAAEAIAAAACoBAABkcnMvZTJvRG9jLnht&#10;bFBLBQYAAAAABgAGAFkBAADI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附图三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项目厂区平面布置示意图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553511936" behindDoc="0" locked="0" layoutInCell="1" allowOverlap="1">
                <wp:simplePos x="0" y="0"/>
                <wp:positionH relativeFrom="column">
                  <wp:posOffset>9011285</wp:posOffset>
                </wp:positionH>
                <wp:positionV relativeFrom="paragraph">
                  <wp:posOffset>657860</wp:posOffset>
                </wp:positionV>
                <wp:extent cx="254000" cy="504190"/>
                <wp:effectExtent l="0" t="0" r="0" b="0"/>
                <wp:wrapNone/>
                <wp:docPr id="317" name="文本框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0800000" flipV="1">
                          <a:off x="10154285" y="1614170"/>
                          <a:ext cx="254000" cy="5041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ascii="Times New Roman" w:hAnsi="Times New Roman" w:cs="Times New Roman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lang w:val="en-US" w:eastAsia="zh-CN"/>
                              </w:rPr>
                              <w:t>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flip:y;margin-left:709.55pt;margin-top:51.8pt;height:39.7pt;width:20pt;rotation:11796480f;z-index:553511936;mso-width-relative:page;mso-height-relative:page;" filled="f" stroked="f" coordsize="21600,21600" o:gfxdata="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2JJXb2QAAAA0BAAAPAAAAAAAAAAEAIAAAACIA&#10;AABkcnMvZG93bnJldi54bWxQSwECFAAUAAAACACHTuJA97K+KkECAABNBAAADgAAAAAAAAABACAA&#10;AAAo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ascii="Times New Roman" w:hAnsi="Times New Roman" w:cs="Times New Roman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lang w:val="en-US" w:eastAsia="zh-CN"/>
                        </w:rPr>
                        <w:t>N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808964096" behindDoc="0" locked="0" layoutInCell="1" allowOverlap="1">
                <wp:simplePos x="0" y="0"/>
                <wp:positionH relativeFrom="column">
                  <wp:posOffset>8942705</wp:posOffset>
                </wp:positionH>
                <wp:positionV relativeFrom="paragraph">
                  <wp:posOffset>1901825</wp:posOffset>
                </wp:positionV>
                <wp:extent cx="309245" cy="507365"/>
                <wp:effectExtent l="0" t="0" r="0" b="0"/>
                <wp:wrapNone/>
                <wp:docPr id="123" name="文本框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" cy="5073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东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04.15pt;margin-top:149.75pt;height:39.95pt;width:24.35pt;z-index:808964096;mso-width-relative:page;mso-height-relative:page;" filled="f" stroked="f" coordsize="21600,21600" o:gfxdata="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C6sPMrZAAAADQEAAA8AAAAAAAAA&#10;AQAgAAAAIgAAAGRycy9kb3ducmV2LnhtbFBLAQIUABQAAAAIAIdO4kD5YjyXEAIAAOwDAAAOAAAA&#10;AAAAAAEAIAAAACg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东</w:t>
                      </w:r>
                    </w:p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2583552" behindDoc="0" locked="0" layoutInCell="1" allowOverlap="1">
                <wp:simplePos x="0" y="0"/>
                <wp:positionH relativeFrom="column">
                  <wp:posOffset>8987790</wp:posOffset>
                </wp:positionH>
                <wp:positionV relativeFrom="paragraph">
                  <wp:posOffset>1842770</wp:posOffset>
                </wp:positionV>
                <wp:extent cx="227965" cy="619760"/>
                <wp:effectExtent l="9525" t="0" r="21590" b="10795"/>
                <wp:wrapNone/>
                <wp:docPr id="155" name="矩形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891395" y="2355850"/>
                          <a:ext cx="227965" cy="6197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707.7pt;margin-top:145.1pt;height:48.8pt;width:17.95pt;z-index:402583552;v-text-anchor:middle;mso-width-relative:page;mso-height-relative:page;" filled="f" stroked="t" coordsize="21600,21600" o:gfxdata="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MoBKSNwAAAANAQAADwAAAAAAAAABACAAAAAiAAAAZHJzL2Rvd25yZXYueG1sUEsBAhQAFAAAAAgA&#10;h07iQBW6nDpaAgAAjAQAAA4AAAAAAAAAAQAgAAAAKwEAAGRycy9lMm9Eb2MueG1sUEsFBgAAAAAG&#10;AAYAWQEAAPcFAAAAAA==&#10;">
                <v:fill on="f" focussize="0,0"/>
                <v:stroke weight="1.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01289472" behindDoc="0" locked="0" layoutInCell="1" allowOverlap="1">
                <wp:simplePos x="0" y="0"/>
                <wp:positionH relativeFrom="column">
                  <wp:posOffset>1158875</wp:posOffset>
                </wp:positionH>
                <wp:positionV relativeFrom="paragraph">
                  <wp:posOffset>4850765</wp:posOffset>
                </wp:positionV>
                <wp:extent cx="657860" cy="1054100"/>
                <wp:effectExtent l="0" t="0" r="0" b="0"/>
                <wp:wrapNone/>
                <wp:docPr id="110" name="文本框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南门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91.25pt;margin-top:381.95pt;height:83pt;width:51.8pt;z-index:301289472;mso-width-relative:page;mso-height-relative:margin;mso-height-percent:200;" filled="f" stroked="f" coordsize="21600,21600" o:gfxdata="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CmbOanZAAAACwEAAA8AAAAAAAAA&#10;AQAgAAAAIgAAAGRycy9kb3ducmV2LnhtbFBLAQIUABQAAAAIAIdO4kAzyelFEAIAAO0DAAAOAAAA&#10;AAAAAAEAIAAAACg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南门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553509888" behindDoc="0" locked="0" layoutInCell="1" allowOverlap="1">
                <wp:simplePos x="0" y="0"/>
                <wp:positionH relativeFrom="column">
                  <wp:posOffset>1340485</wp:posOffset>
                </wp:positionH>
                <wp:positionV relativeFrom="paragraph">
                  <wp:posOffset>4700905</wp:posOffset>
                </wp:positionV>
                <wp:extent cx="218440" cy="619760"/>
                <wp:effectExtent l="9525" t="0" r="10795" b="15240"/>
                <wp:wrapNone/>
                <wp:docPr id="156" name="矩形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18440" cy="6197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5.55pt;margin-top:370.15pt;height:48.8pt;width:17.2pt;rotation:5898240f;z-index:553509888;v-text-anchor:middle;mso-width-relative:page;mso-height-relative:page;" filled="f" stroked="t" coordsize="21600,21600" o:gfxdata="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ah9YitsAAAAL&#10;AQAADwAAAAAAAAABACAAAAAiAAAAZHJzL2Rvd25yZXYueG1sUEsBAhQAFAAAAAgAh07iQLFDKjxS&#10;AgAAjgQAAA4AAAAAAAAAAQAgAAAAKgEAAGRycy9lMm9Eb2MueG1sUEsFBgAAAAAGAAYAWQEAAO4F&#10;AAAAAA==&#10;">
                <v:fill on="f" focussize="0,0"/>
                <v:stroke weight="1.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402582528" behindDoc="0" locked="0" layoutInCell="1" allowOverlap="1">
                <wp:simplePos x="0" y="0"/>
                <wp:positionH relativeFrom="column">
                  <wp:posOffset>17780</wp:posOffset>
                </wp:positionH>
                <wp:positionV relativeFrom="paragraph">
                  <wp:posOffset>12065</wp:posOffset>
                </wp:positionV>
                <wp:extent cx="8970010" cy="4888865"/>
                <wp:effectExtent l="9525" t="0" r="12065" b="24130"/>
                <wp:wrapNone/>
                <wp:docPr id="154" name="矩形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10590" y="1332865"/>
                          <a:ext cx="8970010" cy="48888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.4pt;margin-top:0.95pt;height:384.95pt;width:706.3pt;z-index:402582528;v-text-anchor:middle;mso-width-relative:page;mso-height-relative:page;" filled="f" stroked="t" coordsize="21600,21600" o:gfxdata="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BMRO5M2AAA&#10;AAgBAAAPAAAAAAAAAAEAIAAAACIAAABkcnMvZG93bnJldi54bWxQSwECFAAUAAAACACHTuJAAQk8&#10;FFcCAACNBAAADgAAAAAAAAABACAAAAAnAQAAZHJzL2Uyb0RvYy54bWxQSwUGAAAAAAYABgBZAQAA&#10;8AUAAAAA&#10;">
                <v:fill on="f" focussize="0,0"/>
                <v:stroke weight="1.5pt" color="#000000 [3213]" miterlimit="8" joinstyle="miter"/>
                <v:imagedata o:title=""/>
                <o:lock v:ext="edit" aspectratio="f"/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335680000" behindDoc="0" locked="0" layoutInCell="1" allowOverlap="1">
                <wp:simplePos x="0" y="0"/>
                <wp:positionH relativeFrom="column">
                  <wp:posOffset>7157085</wp:posOffset>
                </wp:positionH>
                <wp:positionV relativeFrom="paragraph">
                  <wp:posOffset>278765</wp:posOffset>
                </wp:positionV>
                <wp:extent cx="657860" cy="1054100"/>
                <wp:effectExtent l="0" t="0" r="0" b="0"/>
                <wp:wrapNone/>
                <wp:docPr id="142" name="文本框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成品库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63.55pt;margin-top:21.95pt;height:83pt;width:51.8pt;z-index:1335680000;mso-width-relative:page;mso-height-relative:margin;mso-height-percent:200;" filled="f" stroked="f" coordsize="21600,21600" o:gfxdata="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lCg9o2AAAAAwBAAAPAAAAAAAA&#10;AAEAIAAAACIAAABkcnMvZG93bnJldi54bWxQSwECFAAUAAAACACHTuJApKoE4RICAADtAwAADgAA&#10;AAAAAAABACAAAAAn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成品库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596404736" behindDoc="0" locked="0" layoutInCell="1" allowOverlap="1">
                <wp:simplePos x="0" y="0"/>
                <wp:positionH relativeFrom="column">
                  <wp:posOffset>4620260</wp:posOffset>
                </wp:positionH>
                <wp:positionV relativeFrom="paragraph">
                  <wp:posOffset>256540</wp:posOffset>
                </wp:positionV>
                <wp:extent cx="657860" cy="1054100"/>
                <wp:effectExtent l="0" t="0" r="0" b="0"/>
                <wp:wrapNone/>
                <wp:docPr id="140" name="文本框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原料库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63.8pt;margin-top:20.2pt;height:83pt;width:51.8pt;z-index:1596404736;mso-width-relative:page;mso-height-relative:margin;mso-height-percent:200;" filled="f" stroked="f" coordsize="21600,21600" o:gfxdata="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DQoERjYAAAACgEAAA8AAAAAAAAA&#10;AQAgAAAAIgAAAGRycy9kb3ducmV2LnhtbFBLAQIUABQAAAAIAIdO4kDufLL5EQIAAO0DAAAOAAAA&#10;AAAAAAEAIAAAACc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原料库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02581504" behindDoc="0" locked="0" layoutInCell="1" allowOverlap="1">
                <wp:simplePos x="0" y="0"/>
                <wp:positionH relativeFrom="column">
                  <wp:posOffset>7809865</wp:posOffset>
                </wp:positionH>
                <wp:positionV relativeFrom="paragraph">
                  <wp:posOffset>2586355</wp:posOffset>
                </wp:positionV>
                <wp:extent cx="657860" cy="1054100"/>
                <wp:effectExtent l="0" t="0" r="0" b="0"/>
                <wp:wrapNone/>
                <wp:docPr id="151" name="文本框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14.95pt;margin-top:203.65pt;height:83pt;width:51.8pt;z-index:402581504;mso-width-relative:page;mso-height-relative:margin;mso-height-percent:200;" filled="f" stroked="f" coordsize="21600,21600" o:gfxdata="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JctqH/aAAAADQEAAA8AAAAA&#10;AAAAAQAgAAAAIgAAAGRycy9kb3ducmV2LnhtbFBLAQIUABQAAAAIAIdO4kDnmOG+EgIAAO0DAAAO&#10;AAAAAAAAAAEAIAAAACkBAABkcnMvZTJvRG9jLnhtbFBLBQYAAAAABgAGAFkBAACt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460826624" behindDoc="0" locked="0" layoutInCell="1" allowOverlap="1">
                <wp:simplePos x="0" y="0"/>
                <wp:positionH relativeFrom="column">
                  <wp:posOffset>8659495</wp:posOffset>
                </wp:positionH>
                <wp:positionV relativeFrom="paragraph">
                  <wp:posOffset>4079875</wp:posOffset>
                </wp:positionV>
                <wp:extent cx="397510" cy="1054100"/>
                <wp:effectExtent l="0" t="0" r="0" b="0"/>
                <wp:wrapNone/>
                <wp:docPr id="149" name="文本框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751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卫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生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81.85pt;margin-top:321.25pt;height:83pt;width:31.3pt;z-index:-1834140672;mso-width-relative:page;mso-height-relative:margin;mso-height-percent:200;" filled="f" stroked="f" coordsize="21600,21600" o:gfxdata="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Gwd6EnaAAAADQEAAA8AAAAA&#10;AAAAAQAgAAAAIgAAAGRycy9kb3ducmV2LnhtbFBLAQIUABQAAAAIAIdO4kDIXw4fEgIAAO0DAAAO&#10;AAAAAAAAAAEAIAAAACkBAABkcnMvZTJvRG9jLnhtbFBLBQYAAAAABgAGAFkBAACt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卫</w:t>
                      </w:r>
                    </w:p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生</w:t>
                      </w:r>
                    </w:p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间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982276096" behindDoc="0" locked="0" layoutInCell="1" allowOverlap="1">
                <wp:simplePos x="0" y="0"/>
                <wp:positionH relativeFrom="column">
                  <wp:posOffset>7842250</wp:posOffset>
                </wp:positionH>
                <wp:positionV relativeFrom="paragraph">
                  <wp:posOffset>3414395</wp:posOffset>
                </wp:positionV>
                <wp:extent cx="657860" cy="1054100"/>
                <wp:effectExtent l="0" t="0" r="0" b="0"/>
                <wp:wrapNone/>
                <wp:docPr id="145" name="文本框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办公区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17.5pt;margin-top:268.85pt;height:83pt;width:51.8pt;z-index:-1312691200;mso-width-relative:page;mso-height-relative:margin;mso-height-percent:200;" filled="f" stroked="f" coordsize="21600,21600" o:gfxdata="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Cu7VJraAAAADQEAAA8AAAAA&#10;AAAAAQAgAAAAIgAAAGRycy9kb3ducmV2LnhtbFBLAQIUABQAAAAIAIdO4kBfu4TEEgIAAO0DAAAO&#10;AAAAAAAAAAEAIAAAACkBAABkcnMvZTJvRG9jLnhtbFBLBQYAAAAABgAGAFkBAACt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办公区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025175040" behindDoc="0" locked="0" layoutInCell="1" allowOverlap="1">
                <wp:simplePos x="0" y="0"/>
                <wp:positionH relativeFrom="column">
                  <wp:posOffset>6774180</wp:posOffset>
                </wp:positionH>
                <wp:positionV relativeFrom="paragraph">
                  <wp:posOffset>3414395</wp:posOffset>
                </wp:positionV>
                <wp:extent cx="657860" cy="1054100"/>
                <wp:effectExtent l="0" t="0" r="0" b="0"/>
                <wp:wrapNone/>
                <wp:docPr id="143" name="文本框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宿舍区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33.4pt;margin-top:268.85pt;height:83pt;width:51.8pt;z-index:-269792256;mso-width-relative:page;mso-height-relative:margin;mso-height-percent:200;" filled="f" stroked="f" coordsize="21600,21600" o:gfxdata="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wBfvbNkAAAANAQAADwAAAAAA&#10;AAABACAAAAAiAAAAZHJzL2Rvd25yZXYueG1sUEsBAhQAFAAAAAgAh07iQIHBX+0SAgAA7Q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宿舍区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503725568" behindDoc="0" locked="0" layoutInCell="1" allowOverlap="1">
                <wp:simplePos x="0" y="0"/>
                <wp:positionH relativeFrom="column">
                  <wp:posOffset>6393815</wp:posOffset>
                </wp:positionH>
                <wp:positionV relativeFrom="paragraph">
                  <wp:posOffset>3143885</wp:posOffset>
                </wp:positionV>
                <wp:extent cx="657860" cy="1054100"/>
                <wp:effectExtent l="0" t="0" r="0" b="0"/>
                <wp:wrapNone/>
                <wp:docPr id="144" name="文本框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杂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物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03.45pt;margin-top:247.55pt;height:83pt;width:51.8pt;z-index:-791241728;mso-width-relative:page;mso-height-relative:margin;mso-height-percent:200;" filled="f" stroked="f" coordsize="21600,21600" o:gfxdata="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PR9Cr/YAAAADQEAAA8AAAAAAAAA&#10;AQAgAAAAIgAAAGRycy9kb3ducmV2LnhtbFBLAQIUABQAAAAIAIdO4kB60N/IEQIAAO0DAAAOAAAA&#10;AAAAAAEAIAAAACc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杂</w:t>
                      </w:r>
                    </w:p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物</w:t>
                      </w:r>
                    </w:p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间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939377152" behindDoc="0" locked="0" layoutInCell="1" allowOverlap="1">
                <wp:simplePos x="0" y="0"/>
                <wp:positionH relativeFrom="column">
                  <wp:posOffset>7100570</wp:posOffset>
                </wp:positionH>
                <wp:positionV relativeFrom="paragraph">
                  <wp:posOffset>4558030</wp:posOffset>
                </wp:positionV>
                <wp:extent cx="657860" cy="1054100"/>
                <wp:effectExtent l="0" t="0" r="0" b="0"/>
                <wp:wrapNone/>
                <wp:docPr id="147" name="文本框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59.1pt;margin-top:358.9pt;height:83pt;width:51.8pt;z-index:1939377152;mso-width-relative:page;mso-height-relative:margin;mso-height-percent:200;" filled="f" stroked="f" coordsize="21600,21600" o:gfxdata="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rpLqRdcAAAANAQAADwAAAAAAAAAB&#10;ACAAAAAiAAAAZHJzL2Rvd25yZXYueG1sUEsBAhQAFAAAAAgAh07iQBVtMtwRAgAA7QMAAA4AAAAA&#10;AAAAAQAgAAAAJg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460826624" behindDoc="0" locked="0" layoutInCell="1" allowOverlap="1">
                <wp:simplePos x="0" y="0"/>
                <wp:positionH relativeFrom="column">
                  <wp:posOffset>7101205</wp:posOffset>
                </wp:positionH>
                <wp:positionV relativeFrom="paragraph">
                  <wp:posOffset>4002405</wp:posOffset>
                </wp:positionV>
                <wp:extent cx="657860" cy="1054100"/>
                <wp:effectExtent l="0" t="0" r="0" b="0"/>
                <wp:wrapNone/>
                <wp:docPr id="146" name="文本框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59.15pt;margin-top:315.15pt;height:83pt;width:51.8pt;z-index:-1834140672;mso-width-relative:page;mso-height-relative:margin;mso-height-percent:200;" filled="f" stroked="f" coordsize="21600,21600" o:gfxdata="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usizStkAAAANAQAADwAAAAAA&#10;AAABACAAAAAiAAAAZHJzL2Rvd25yZXYueG1sUEsBAhQAFAAAAAgAh07iQDAGadASAgAA7Q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941152256" behindDoc="0" locked="0" layoutInCell="1" allowOverlap="1">
                <wp:simplePos x="0" y="0"/>
                <wp:positionH relativeFrom="column">
                  <wp:posOffset>5850255</wp:posOffset>
                </wp:positionH>
                <wp:positionV relativeFrom="paragraph">
                  <wp:posOffset>278765</wp:posOffset>
                </wp:positionV>
                <wp:extent cx="657860" cy="1054100"/>
                <wp:effectExtent l="0" t="0" r="0" b="0"/>
                <wp:wrapNone/>
                <wp:docPr id="141" name="文本框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包材库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460.65pt;margin-top:21.95pt;height:83pt;width:51.8pt;z-index:-1353815040;mso-width-relative:page;mso-height-relative:margin;mso-height-percent:200;" filled="f" stroked="f" coordsize="21600,21600" o:gfxdata="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3E4+o2QAAAAsBAAAPAAAAAAAA&#10;AAEAIAAAACIAAABkcnMvZG93bnJldi54bWxQSwECFAAUAAAACACHTuJAyxfp9RECAADtAwAADgAA&#10;AAAAAAABACAAAAAo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包材库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924030976" behindDoc="0" locked="0" layoutInCell="1" allowOverlap="1">
                <wp:simplePos x="0" y="0"/>
                <wp:positionH relativeFrom="column">
                  <wp:posOffset>6514465</wp:posOffset>
                </wp:positionH>
                <wp:positionV relativeFrom="paragraph">
                  <wp:posOffset>1900555</wp:posOffset>
                </wp:positionV>
                <wp:extent cx="657860" cy="1054100"/>
                <wp:effectExtent l="0" t="0" r="0" b="0"/>
                <wp:wrapNone/>
                <wp:docPr id="139" name="文本框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512.95pt;margin-top:149.65pt;height:83pt;width:51.8pt;z-index:924030976;mso-width-relative:page;mso-height-relative:margin;mso-height-percent:200;" filled="f" stroked="f" coordsize="21600,21600" o:gfxdata="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K/mZoTaAAAADQEAAA8AAAAA&#10;AAAAAQAgAAAAIgAAAGRycy9kb3ducmV2LnhtbFBLAQIUABQAAAAIAIdO4kBm5Xi9EgIAAO0DAAAO&#10;AAAAAAAAAAEAIAAAACkBAABkcnMvZTJvRG9jLnhtbFBLBQYAAAAABgAGAFkBAACt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759331840" behindDoc="0" locked="0" layoutInCell="1" allowOverlap="1">
                <wp:simplePos x="0" y="0"/>
                <wp:positionH relativeFrom="column">
                  <wp:posOffset>8692515</wp:posOffset>
                </wp:positionH>
                <wp:positionV relativeFrom="paragraph">
                  <wp:posOffset>942340</wp:posOffset>
                </wp:positionV>
                <wp:extent cx="386080" cy="1054100"/>
                <wp:effectExtent l="0" t="0" r="0" b="0"/>
                <wp:wrapNone/>
                <wp:docPr id="118" name="文本框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84.45pt;margin-top:74.2pt;height:83pt;width:30.4pt;z-index:759331840;mso-width-relative:page;mso-height-relative:margin;mso-height-percent:200;" filled="f" stroked="f" coordsize="21600,21600" o:gfxdata="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hetl1doAAAANAQAADwAAAAAA&#10;AAABACAAAAAiAAAAZHJzL2Rvd25yZXYueG1sUEsBAhQAFAAAAAgAh07iQKR4eRERAgAA7QMAAA4A&#10;AAAAAAAAAQAgAAAAKQ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594900480" behindDoc="0" locked="0" layoutInCell="1" allowOverlap="1">
                <wp:simplePos x="0" y="0"/>
                <wp:positionH relativeFrom="column">
                  <wp:posOffset>5396865</wp:posOffset>
                </wp:positionH>
                <wp:positionV relativeFrom="paragraph">
                  <wp:posOffset>4232275</wp:posOffset>
                </wp:positionV>
                <wp:extent cx="821055" cy="1054100"/>
                <wp:effectExtent l="0" t="0" r="0" b="0"/>
                <wp:wrapNone/>
                <wp:docPr id="114" name="文本框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105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不合格品存放处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424.95pt;margin-top:333.25pt;height:83pt;width:64.65pt;z-index:-700066816;mso-width-relative:page;mso-height-relative:margin;mso-height-percent:200;" filled="f" stroked="f" coordsize="21600,21600" o:gfxdata="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HP+AEvZAAAACwEAAA8AAAAAAAAA&#10;AQAgAAAAIgAAAGRycy9kb3ducmV2LnhtbFBLAQIUABQAAAAIAIdO4kCvYLciEAIAAO0DAAAOAAAA&#10;AAAAAAEAIAAAACg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不合格品存放处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413042688" behindDoc="0" locked="0" layoutInCell="1" allowOverlap="1">
                <wp:simplePos x="0" y="0"/>
                <wp:positionH relativeFrom="column">
                  <wp:posOffset>3806825</wp:posOffset>
                </wp:positionH>
                <wp:positionV relativeFrom="paragraph">
                  <wp:posOffset>3825875</wp:posOffset>
                </wp:positionV>
                <wp:extent cx="776605" cy="1054100"/>
                <wp:effectExtent l="0" t="0" r="0" b="0"/>
                <wp:wrapNone/>
                <wp:docPr id="104" name="文本框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660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包装区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99.75pt;margin-top:301.25pt;height:83pt;width:61.15pt;z-index:-1881924608;mso-width-relative:page;mso-height-relative:margin;mso-height-percent:200;" filled="f" stroked="f" coordsize="21600,21600" o:gfxdata="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6/PK52AAAAAsBAAAPAAAAAAAA&#10;AAEAIAAAACIAAABkcnMvZG93bnJldi54bWxQSwECFAAUAAAACACHTuJALkIhLBICAADtAwAADgAA&#10;AAAAAAABACAAAAAn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包装区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28109568" behindDoc="0" locked="0" layoutInCell="1" allowOverlap="1">
                <wp:simplePos x="0" y="0"/>
                <wp:positionH relativeFrom="column">
                  <wp:posOffset>4873625</wp:posOffset>
                </wp:positionH>
                <wp:positionV relativeFrom="paragraph">
                  <wp:posOffset>3837305</wp:posOffset>
                </wp:positionV>
                <wp:extent cx="776605" cy="1054100"/>
                <wp:effectExtent l="0" t="0" r="0" b="0"/>
                <wp:wrapNone/>
                <wp:docPr id="116" name="文本框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660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包装区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83.75pt;margin-top:302.15pt;height:83pt;width:61.15pt;z-index:-1766857728;mso-width-relative:page;mso-height-relative:margin;mso-height-percent:200;" filled="f" stroked="f" coordsize="21600,21600" o:gfxdata="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IMm5qtkAAAALAQAADwAAAAAA&#10;AAABACAAAAAiAAAAZHJzL2Rvd25yZXYueG1sUEsBAhQAFAAAAAgAh07iQEgbn38SAgAA7Q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包装区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66724096" behindDoc="0" locked="0" layoutInCell="1" allowOverlap="1">
                <wp:simplePos x="0" y="0"/>
                <wp:positionH relativeFrom="column">
                  <wp:posOffset>2639695</wp:posOffset>
                </wp:positionH>
                <wp:positionV relativeFrom="paragraph">
                  <wp:posOffset>4545965</wp:posOffset>
                </wp:positionV>
                <wp:extent cx="657860" cy="1054100"/>
                <wp:effectExtent l="0" t="0" r="0" b="0"/>
                <wp:wrapNone/>
                <wp:docPr id="112" name="文本框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07.85pt;margin-top:357.95pt;height:83pt;width:51.8pt;z-index:366724096;mso-width-relative:page;mso-height-relative:margin;mso-height-percent:200;" filled="f" stroked="f" coordsize="21600,21600" o:gfxdata="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mUPvW2QAAAAsBAAAPAAAAAAAA&#10;AAEAIAAAACIAAABkcnMvZG93bnJldi54bWxQSwECFAAUAAAACACHTuJAeR9fXRECAADtAwAADgAA&#10;AAAAAAABACAAAAAo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9460864" behindDoc="0" locked="0" layoutInCell="1" allowOverlap="1">
                <wp:simplePos x="0" y="0"/>
                <wp:positionH relativeFrom="column">
                  <wp:posOffset>5405755</wp:posOffset>
                </wp:positionH>
                <wp:positionV relativeFrom="paragraph">
                  <wp:posOffset>2565400</wp:posOffset>
                </wp:positionV>
                <wp:extent cx="495300" cy="1054100"/>
                <wp:effectExtent l="0" t="0" r="0" b="0"/>
                <wp:wrapNone/>
                <wp:docPr id="107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包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装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425.65pt;margin-top:202pt;height:83pt;width:39pt;z-index:279460864;mso-width-relative:page;mso-height-relative:margin;mso-height-percent:200;" filled="f" stroked="f" coordsize="21600,21600" o:gfxdata="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HL/7M9kAAAALAQAADwAAAAAAAAAB&#10;ACAAAAAiAAAAZHJzL2Rvd25yZXYueG1sUEsBAhQAFAAAAAgAh07iQHrixgEPAgAA7QMAAA4AAAAA&#10;AAAAAQAgAAAAKA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包</w:t>
                      </w:r>
                    </w:p>
                    <w:p>
                      <w:pPr>
                        <w:jc w:val="center"/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装</w:t>
                      </w:r>
                    </w:p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479833600" behindDoc="0" locked="0" layoutInCell="1" allowOverlap="1">
                <wp:simplePos x="0" y="0"/>
                <wp:positionH relativeFrom="column">
                  <wp:posOffset>4513580</wp:posOffset>
                </wp:positionH>
                <wp:positionV relativeFrom="paragraph">
                  <wp:posOffset>2999740</wp:posOffset>
                </wp:positionV>
                <wp:extent cx="666750" cy="1054100"/>
                <wp:effectExtent l="0" t="0" r="0" b="0"/>
                <wp:wrapNone/>
                <wp:docPr id="101" name="文本框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75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发花干燥区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55.4pt;margin-top:236.2pt;height:83pt;width:52.5pt;z-index:-815133696;mso-width-relative:page;mso-height-relative:margin;mso-height-percent:200;" filled="f" stroked="f" coordsize="21600,21600" o:gfxdata="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发花干燥区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672789504" behindDoc="0" locked="0" layoutInCell="1" allowOverlap="1">
                <wp:simplePos x="0" y="0"/>
                <wp:positionH relativeFrom="column">
                  <wp:posOffset>4948555</wp:posOffset>
                </wp:positionH>
                <wp:positionV relativeFrom="paragraph">
                  <wp:posOffset>1530350</wp:posOffset>
                </wp:positionV>
                <wp:extent cx="495300" cy="1054100"/>
                <wp:effectExtent l="0" t="0" r="0" b="0"/>
                <wp:wrapNone/>
                <wp:docPr id="100" name="文本框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压制区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89.65pt;margin-top:120.5pt;height:83pt;width:39pt;z-index:-1622177792;mso-width-relative:page;mso-height-relative:margin;mso-height-percent:200;" filled="f" stroked="f" coordsize="21600,21600" o:gfxdata="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uxNh32QAAAAsBAAAPAAAAAAAAAAEA&#10;IAAAACIAAABkcnMvZG93bnJldi54bWxQSwECFAAUAAAACACHTuJAgfNGJA4CAADtAwAADgAAAAAA&#10;AAABACAAAAAoAQAAZHJzL2Uyb0RvYy54bWxQSwUGAAAAAAYABgBZAQAAqA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压制区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058701312" behindDoc="0" locked="0" layoutInCell="1" allowOverlap="1">
                <wp:simplePos x="0" y="0"/>
                <wp:positionH relativeFrom="column">
                  <wp:posOffset>4012565</wp:posOffset>
                </wp:positionH>
                <wp:positionV relativeFrom="paragraph">
                  <wp:posOffset>1595120</wp:posOffset>
                </wp:positionV>
                <wp:extent cx="495300" cy="1054100"/>
                <wp:effectExtent l="0" t="0" r="0" b="0"/>
                <wp:wrapNone/>
                <wp:docPr id="96" name="文本框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530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筛分区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315.95pt;margin-top:125.6pt;height:83pt;width:39pt;z-index:1058701312;mso-width-relative:page;mso-height-relative:margin;mso-height-percent:200;" filled="f" stroked="f" coordsize="21600,21600" o:gfxdata="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Bc+jSY2QAAAAsBAAAPAAAAAAAAAAEA&#10;IAAAACIAAABkcnMvZG93bnJldi54bWxQSwECFAAUAAAACACHTuJA6vRTjw4CAADrAwAADgAAAAAA&#10;AAABACAAAAAoAQAAZHJzL2Uyb0RvYy54bWxQSwUGAAAAAAYABgBZAQAAqA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筛分区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865745408" behindDoc="0" locked="0" layoutInCell="1" allowOverlap="1">
                <wp:simplePos x="0" y="0"/>
                <wp:positionH relativeFrom="column">
                  <wp:posOffset>3783965</wp:posOffset>
                </wp:positionH>
                <wp:positionV relativeFrom="paragraph">
                  <wp:posOffset>1149350</wp:posOffset>
                </wp:positionV>
                <wp:extent cx="723265" cy="1054100"/>
                <wp:effectExtent l="0" t="0" r="0" b="0"/>
                <wp:wrapNone/>
                <wp:docPr id="98" name="文本框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326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原料区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97.95pt;margin-top:90.5pt;height:83pt;width:56.95pt;z-index:1865745408;mso-width-relative:page;mso-height-relative:margin;mso-height-percent:200;" filled="f" stroked="f" coordsize="21600,21600" o:gfxdata="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F2xdDrYAAAACwEAAA8AAAAAAAAA&#10;AQAgAAAAIgAAAGRycy9kb3ducmV2LnhtbFBLAQIUABQAAAAIAIdO4kD+Lc1dEQIAAOsDAAAOAAAA&#10;AAAAAAEAIAAAACc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jc w:val="center"/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原料区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1036872704" behindDoc="0" locked="0" layoutInCell="1" allowOverlap="1">
                <wp:simplePos x="0" y="0"/>
                <wp:positionH relativeFrom="column">
                  <wp:posOffset>3532505</wp:posOffset>
                </wp:positionH>
                <wp:positionV relativeFrom="paragraph">
                  <wp:posOffset>2886075</wp:posOffset>
                </wp:positionV>
                <wp:extent cx="386080" cy="1054100"/>
                <wp:effectExtent l="0" t="0" r="0" b="0"/>
                <wp:wrapNone/>
                <wp:docPr id="92" name="文本框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锅炉棚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78.15pt;margin-top:227.25pt;height:83pt;width:30.4pt;z-index:1036872704;mso-width-relative:page;mso-height-relative:margin;mso-height-percent:200;" filled="f" stroked="f" coordsize="21600,21600" o:gfxdata="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Bxrvhk2QAAAAsBAAAPAAAAAAAA&#10;AAEAIAAAACIAAABkcnMvZG93bnJldi54bWxQSwECFAAUAAAACACHTuJA+I4hoxECAADrAwAADgAA&#10;AAAAAAABACAAAAAo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锅炉棚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644264960" behindDoc="0" locked="0" layoutInCell="1" allowOverlap="1">
                <wp:simplePos x="0" y="0"/>
                <wp:positionH relativeFrom="column">
                  <wp:posOffset>2552700</wp:posOffset>
                </wp:positionH>
                <wp:positionV relativeFrom="paragraph">
                  <wp:posOffset>2368550</wp:posOffset>
                </wp:positionV>
                <wp:extent cx="386080" cy="1054100"/>
                <wp:effectExtent l="0" t="0" r="0" b="0"/>
                <wp:wrapNone/>
                <wp:docPr id="90" name="文本框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01pt;margin-top:186.5pt;height:83pt;width:30.4pt;z-index:644264960;mso-width-relative:page;mso-height-relative:margin;mso-height-percent:200;" filled="f" stroked="f" coordsize="21600,21600" o:gfxdata="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C2Zx7HZAAAACwEAAA8AAAAAAAAA&#10;AQAgAAAAIgAAAGRycy9kb3ducmV2LnhtbFBLAQIUABQAAAAIAIdO4kBBHtZWEAIAAOsDAAAOAAAA&#10;AAAAAAEAIAAAACg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447961088" behindDoc="0" locked="0" layoutInCell="1" allowOverlap="1">
                <wp:simplePos x="0" y="0"/>
                <wp:positionH relativeFrom="column">
                  <wp:posOffset>1442085</wp:posOffset>
                </wp:positionH>
                <wp:positionV relativeFrom="paragraph">
                  <wp:posOffset>2390775</wp:posOffset>
                </wp:positionV>
                <wp:extent cx="386080" cy="1054100"/>
                <wp:effectExtent l="0" t="0" r="0" b="0"/>
                <wp:wrapNone/>
                <wp:docPr id="89" name="文本框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13.55pt;margin-top:188.25pt;height:83pt;width:30.4pt;z-index:447961088;mso-width-relative:page;mso-height-relative:margin;mso-height-percent:200;" filled="f" stroked="f" coordsize="21600,21600" o:gfxdata="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ypI/I2QAAAAsBAAAPAAAAAAAA&#10;AAEAIAAAACIAAABkcnMvZG93bnJldi54bWxQSwECFAAUAAAACACHTuJAB2WN+RECAADrAwAADgAA&#10;AAAAAAABACAAAAAoAQAAZHJzL2Uyb0RvYy54bWxQSwUGAAAAAAYABgBZAQAAqw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17091840" behindDoc="0" locked="0" layoutInCell="1" allowOverlap="1">
                <wp:simplePos x="0" y="0"/>
                <wp:positionH relativeFrom="column">
                  <wp:posOffset>125095</wp:posOffset>
                </wp:positionH>
                <wp:positionV relativeFrom="paragraph">
                  <wp:posOffset>3663950</wp:posOffset>
                </wp:positionV>
                <wp:extent cx="657860" cy="1054100"/>
                <wp:effectExtent l="0" t="0" r="0" b="0"/>
                <wp:wrapNone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9.85pt;margin-top:288.5pt;height:83pt;width:51.8pt;z-index:317091840;mso-width-relative:page;mso-height-relative:margin;mso-height-percent:200;" filled="f" stroked="f" coordsize="21600,21600" o:gfxdata="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ASFk8v1wAAAAoBAAAPAAAAAAAAAAEA&#10;IAAAACIAAABkcnMvZG93bnJldi54bWxQSwECFAAUAAAACACHTuJAVHSTaxACAADrAwAADgAAAAAA&#10;AAABACAAAAAmAQAAZHJzL2Uyb0RvYy54bWxQSwUGAAAAAAYABgBZAQAAqAUAAAAA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82526464" behindDoc="0" locked="0" layoutInCell="1" allowOverlap="1">
                <wp:simplePos x="0" y="0"/>
                <wp:positionH relativeFrom="column">
                  <wp:posOffset>1704340</wp:posOffset>
                </wp:positionH>
                <wp:positionV relativeFrom="paragraph">
                  <wp:posOffset>1856740</wp:posOffset>
                </wp:positionV>
                <wp:extent cx="951230" cy="1054100"/>
                <wp:effectExtent l="0" t="0" r="0" b="0"/>
                <wp:wrapNone/>
                <wp:docPr id="88" name="文本框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23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文化展示厅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34.2pt;margin-top:146.2pt;height:83pt;width:74.9pt;z-index:382526464;mso-width-relative:page;mso-height-relative:margin;mso-height-percent:200;" filled="f" stroked="f" coordsize="21600,21600" o:gfxdata="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OT+8jXXAAAACwEAAA8AAAAAAAAAAQAg&#10;AAAAIgAAAGRycy9kb3ducmV2LnhtbFBLAQIUABQAAAAIAIdO4kBoCRmGDwIAAOsDAAAOAAAAAAAA&#10;AAEAIAAAACYBAABkcnMvZTJvRG9jLnhtbFBLBQYAAAAABgAGAFkBAACn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文化展示厅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66226688" behindDoc="0" locked="0" layoutInCell="1" allowOverlap="1">
                <wp:simplePos x="0" y="0"/>
                <wp:positionH relativeFrom="column">
                  <wp:posOffset>1779905</wp:posOffset>
                </wp:positionH>
                <wp:positionV relativeFrom="paragraph">
                  <wp:posOffset>245745</wp:posOffset>
                </wp:positionV>
                <wp:extent cx="277495" cy="1054100"/>
                <wp:effectExtent l="0" t="0" r="0" b="0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49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员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工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食</w:t>
                            </w:r>
                          </w:p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val="en-US" w:eastAsia="zh-CN"/>
                              </w:rPr>
                              <w:t>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140.15pt;margin-top:19.35pt;height:83pt;width:21.85pt;z-index:266226688;mso-width-relative:page;mso-height-relative:margin;mso-height-percent:200;" filled="f" stroked="f" coordsize="21600,21600" o:gfxdata="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Dq3MwdcAAAAKAQAADwAAAAAAAAAB&#10;ACAAAAAiAAAAZHJzL2Rvd25yZXYueG1sUEsBAhQAFAAAAAgAh07iQNB0YZYRAgAA6wMAAA4AAAAA&#10;AAAAAQAgAAAAJg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员</w:t>
                      </w:r>
                    </w:p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工</w:t>
                      </w:r>
                    </w:p>
                    <w:p>
                      <w:pP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食</w:t>
                      </w:r>
                    </w:p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val="en-US" w:eastAsia="zh-CN"/>
                        </w:rPr>
                        <w:t>堂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309832704" behindDoc="0" locked="0" layoutInCell="1" allowOverlap="1">
                <wp:simplePos x="0" y="0"/>
                <wp:positionH relativeFrom="column">
                  <wp:posOffset>8658225</wp:posOffset>
                </wp:positionH>
                <wp:positionV relativeFrom="paragraph">
                  <wp:posOffset>279400</wp:posOffset>
                </wp:positionV>
                <wp:extent cx="320675" cy="1054100"/>
                <wp:effectExtent l="0" t="0" r="0" b="0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门房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81.75pt;margin-top:22pt;height:83pt;width:25.25pt;z-index:309832704;mso-width-relative:page;mso-height-relative:margin;mso-height-percent:200;" filled="f" stroked="f" coordsize="21600,21600" o:gfxdata="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NHP73XAAAADAEAAA8AAAAAAAAA&#10;AQAgAAAAIgAAAGRycy9kb3ducmV2LnhtbFBLAQIUABQAAAAIAIdO4kD45ydtEgIAAOsDAAAOAAAA&#10;AAAAAAEAIAAAACY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门房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80744960" behindDoc="0" locked="0" layoutInCell="1" allowOverlap="1">
                <wp:simplePos x="0" y="0"/>
                <wp:positionH relativeFrom="column">
                  <wp:posOffset>7950835</wp:posOffset>
                </wp:positionH>
                <wp:positionV relativeFrom="paragraph">
                  <wp:posOffset>83185</wp:posOffset>
                </wp:positionV>
                <wp:extent cx="320675" cy="1054100"/>
                <wp:effectExtent l="0" t="0" r="0" b="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0675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车棚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626.05pt;margin-top:6.55pt;height:83pt;width:25.25pt;z-index:280744960;mso-width-relative:page;mso-height-relative:margin;mso-height-percent:200;" filled="f" stroked="f" coordsize="21600,21600" o:gfxdata="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PpECZnYAAAADAEAAA8AAAAAAAAA&#10;AQAgAAAAIgAAAGRycy9kb3ducmV2LnhtbFBLAQIUABQAAAAIAIdO4kBBd9CYEQIAAOsDAAAOAAAA&#10;AAAAAAEAIAAAACc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车棚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8916352" behindDoc="0" locked="0" layoutInCell="1" allowOverlap="1">
                <wp:simplePos x="0" y="0"/>
                <wp:positionH relativeFrom="column">
                  <wp:posOffset>353060</wp:posOffset>
                </wp:positionH>
                <wp:positionV relativeFrom="paragraph">
                  <wp:posOffset>202565</wp:posOffset>
                </wp:positionV>
                <wp:extent cx="657860" cy="1054100"/>
                <wp:effectExtent l="0" t="0" r="0" b="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绿化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7.8pt;margin-top:15.95pt;height:83pt;width:51.8pt;z-index:258916352;mso-width-relative:page;mso-height-relative:margin;mso-height-percent:200;" filled="f" stroked="f" coordsize="21600,21600" o:gfxdata="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KB0b3fXAAAACQEAAA8AAAAAAAAA&#10;AQAgAAAAIgAAAGRycy9kb3ducmV2LnhtbFBLAQIUABQAAAAIAIdO4kBVYTqOEgIAAOsDAAAOAAAA&#10;AAAAAAEAIAAAACY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绿化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73485824" behindDoc="0" locked="0" layoutInCell="1" allowOverlap="1">
                <wp:simplePos x="0" y="0"/>
                <wp:positionH relativeFrom="column">
                  <wp:posOffset>2976880</wp:posOffset>
                </wp:positionH>
                <wp:positionV relativeFrom="paragraph">
                  <wp:posOffset>82550</wp:posOffset>
                </wp:positionV>
                <wp:extent cx="657860" cy="1054100"/>
                <wp:effectExtent l="0" t="0" r="0" b="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7860" cy="1054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rPr>
                                <w:rFonts w:hint="eastAsia" w:ascii="Times New Roman" w:hAnsi="Times New Roman" w:eastAsiaTheme="minorEastAsia"/>
                                <w:b/>
                                <w:color w:val="auto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Times New Roman" w:hAnsi="Times New Roman"/>
                                <w:b/>
                                <w:color w:val="auto"/>
                                <w:lang w:eastAsia="zh-CN"/>
                              </w:rPr>
                              <w:t>卫生间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6" o:spid="_x0000_s1026" o:spt="202" type="#_x0000_t202" style="position:absolute;left:0pt;margin-left:234.4pt;margin-top:6.5pt;height:83pt;width:51.8pt;z-index:273485824;mso-width-relative:page;mso-height-relative:margin;mso-height-percent:200;" filled="f" stroked="f" coordsize="21600,21600" o:gfxdata="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+kn69dcAAAAKAQAADwAAAAAAAAAB&#10;ACAAAAAiAAAAZHJzL2Rvd25yZXYueG1sUEsBAhQAFAAAAAgAh07iQBoN5ykRAgAA6wMAAA4AAAAA&#10;AAAAAQAgAAAAJgEAAGRycy9lMm9Eb2MueG1sUEsFBgAAAAAGAAYAWQEAAKkFAAAAAA==&#10;">
                <v:fill on="f" focussize="0,0"/>
                <v:stroke on="f" miterlimit="8" joinstyle="miter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ascii="Times New Roman" w:hAnsi="Times New Roman" w:eastAsiaTheme="minorEastAsia"/>
                          <w:b/>
                          <w:color w:val="auto"/>
                          <w:lang w:eastAsia="zh-CN"/>
                        </w:rPr>
                      </w:pPr>
                      <w:r>
                        <w:rPr>
                          <w:rFonts w:hint="eastAsia" w:ascii="Times New Roman" w:hAnsi="Times New Roman"/>
                          <w:b/>
                          <w:color w:val="auto"/>
                          <w:lang w:eastAsia="zh-CN"/>
                        </w:rPr>
                        <w:t>卫生间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9147175" cy="4902835"/>
                <wp:effectExtent l="9525" t="0" r="0" b="10160"/>
                <wp:docPr id="50" name="画布 50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s:wsp>
                        <wps:cNvPr id="62" name="矩形 51"/>
                        <wps:cNvSpPr/>
                        <wps:spPr>
                          <a:xfrm>
                            <a:off x="0" y="0"/>
                            <a:ext cx="1349375" cy="8813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3" name="矩形 53"/>
                        <wps:cNvSpPr/>
                        <wps:spPr>
                          <a:xfrm>
                            <a:off x="1691640" y="0"/>
                            <a:ext cx="469265" cy="12782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4" name="矩形 56"/>
                        <wps:cNvSpPr/>
                        <wps:spPr>
                          <a:xfrm>
                            <a:off x="2688590" y="0"/>
                            <a:ext cx="1230630" cy="381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5" name="矩形 59"/>
                        <wps:cNvSpPr/>
                        <wps:spPr>
                          <a:xfrm>
                            <a:off x="4310380" y="0"/>
                            <a:ext cx="1230630" cy="7505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7" name="矩形 61"/>
                        <wps:cNvSpPr/>
                        <wps:spPr>
                          <a:xfrm>
                            <a:off x="8006080" y="0"/>
                            <a:ext cx="196215" cy="533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8" name="矩形 59"/>
                        <wps:cNvSpPr/>
                        <wps:spPr>
                          <a:xfrm>
                            <a:off x="5540375" y="0"/>
                            <a:ext cx="1230630" cy="7505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9" name="矩形 59"/>
                        <wps:cNvSpPr/>
                        <wps:spPr>
                          <a:xfrm>
                            <a:off x="6770370" y="0"/>
                            <a:ext cx="1230630" cy="7505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71" name="矩形 61"/>
                        <wps:cNvSpPr/>
                        <wps:spPr>
                          <a:xfrm flipV="1">
                            <a:off x="8653780" y="217170"/>
                            <a:ext cx="316230" cy="5334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73" name="矩形 51"/>
                        <wps:cNvSpPr/>
                        <wps:spPr>
                          <a:xfrm>
                            <a:off x="0" y="2693035"/>
                            <a:ext cx="741045" cy="21882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4" name="矩形 56"/>
                        <wps:cNvSpPr/>
                        <wps:spPr>
                          <a:xfrm>
                            <a:off x="1370965" y="1741805"/>
                            <a:ext cx="1513840" cy="5003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5" name="矩形 51"/>
                        <wps:cNvSpPr/>
                        <wps:spPr>
                          <a:xfrm>
                            <a:off x="1370965" y="2246630"/>
                            <a:ext cx="382270" cy="7086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86" name="矩形 51"/>
                        <wps:cNvSpPr/>
                        <wps:spPr>
                          <a:xfrm>
                            <a:off x="2502535" y="2246630"/>
                            <a:ext cx="382270" cy="7086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1" name="矩形 51"/>
                        <wps:cNvSpPr/>
                        <wps:spPr>
                          <a:xfrm>
                            <a:off x="3514725" y="2884805"/>
                            <a:ext cx="382270" cy="7086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3" name="矩形 56"/>
                        <wps:cNvSpPr/>
                        <wps:spPr>
                          <a:xfrm>
                            <a:off x="3896995" y="1056640"/>
                            <a:ext cx="1513840" cy="277558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4" name="直接连接符 94"/>
                        <wps:cNvCnPr/>
                        <wps:spPr>
                          <a:xfrm>
                            <a:off x="3896995" y="2455545"/>
                            <a:ext cx="151384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5" name="肘形连接符 95"/>
                        <wps:cNvCnPr/>
                        <wps:spPr>
                          <a:xfrm rot="5400000">
                            <a:off x="4016375" y="1543050"/>
                            <a:ext cx="1403985" cy="445770"/>
                          </a:xfrm>
                          <a:prstGeom prst="bentConnector3">
                            <a:avLst>
                              <a:gd name="adj1" fmla="val 50000"/>
                            </a:avLst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9" name="矩形 56"/>
                        <wps:cNvSpPr/>
                        <wps:spPr>
                          <a:xfrm>
                            <a:off x="3896995" y="1056640"/>
                            <a:ext cx="469265" cy="3810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2" name="矩形 51"/>
                        <wps:cNvSpPr/>
                        <wps:spPr>
                          <a:xfrm>
                            <a:off x="3896360" y="3835400"/>
                            <a:ext cx="577850" cy="26225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3" name="矩形 51"/>
                        <wps:cNvSpPr/>
                        <wps:spPr>
                          <a:xfrm>
                            <a:off x="4897755" y="3835400"/>
                            <a:ext cx="653415" cy="2628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6" name="矩形 53"/>
                        <wps:cNvSpPr/>
                        <wps:spPr>
                          <a:xfrm>
                            <a:off x="5414645" y="2111375"/>
                            <a:ext cx="469265" cy="17240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1" name="矩形 51"/>
                        <wps:cNvSpPr/>
                        <wps:spPr>
                          <a:xfrm>
                            <a:off x="1861820" y="4435475"/>
                            <a:ext cx="2339340" cy="4457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3" name="矩形 51"/>
                        <wps:cNvSpPr/>
                        <wps:spPr>
                          <a:xfrm>
                            <a:off x="5507355" y="4258945"/>
                            <a:ext cx="621030" cy="3816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5" name="矩形 51"/>
                        <wps:cNvSpPr/>
                        <wps:spPr>
                          <a:xfrm>
                            <a:off x="6281420" y="4478020"/>
                            <a:ext cx="2339340" cy="4032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17" name="矩形 61"/>
                        <wps:cNvSpPr/>
                        <wps:spPr>
                          <a:xfrm flipV="1">
                            <a:off x="8696960" y="751205"/>
                            <a:ext cx="273050" cy="9359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20" name="直接连接符 120"/>
                        <wps:cNvCnPr/>
                        <wps:spPr>
                          <a:xfrm>
                            <a:off x="6419850" y="1118235"/>
                            <a:ext cx="61023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" name="直接连接符 121"/>
                        <wps:cNvCnPr/>
                        <wps:spPr>
                          <a:xfrm>
                            <a:off x="6419215" y="2936875"/>
                            <a:ext cx="115506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4" name="直接连接符 124"/>
                        <wps:cNvCnPr/>
                        <wps:spPr>
                          <a:xfrm>
                            <a:off x="7019290" y="1139825"/>
                            <a:ext cx="0" cy="138239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5" name="直接连接符 125"/>
                        <wps:cNvCnPr/>
                        <wps:spPr>
                          <a:xfrm>
                            <a:off x="6420485" y="1129030"/>
                            <a:ext cx="0" cy="1818005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6" name="直接连接符 126"/>
                        <wps:cNvCnPr/>
                        <wps:spPr>
                          <a:xfrm>
                            <a:off x="7018020" y="2501900"/>
                            <a:ext cx="54546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" name="直接连接符 127"/>
                        <wps:cNvCnPr/>
                        <wps:spPr>
                          <a:xfrm>
                            <a:off x="7563485" y="2490470"/>
                            <a:ext cx="0" cy="44577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8" name="矩形 51"/>
                        <wps:cNvSpPr/>
                        <wps:spPr>
                          <a:xfrm>
                            <a:off x="6270625" y="3880485"/>
                            <a:ext cx="2339340" cy="4241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29" name="矩形 59"/>
                        <wps:cNvSpPr/>
                        <wps:spPr>
                          <a:xfrm>
                            <a:off x="6400165" y="3035935"/>
                            <a:ext cx="283210" cy="75057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31" name="直接连接符 131"/>
                        <wps:cNvCnPr/>
                        <wps:spPr>
                          <a:xfrm>
                            <a:off x="6398260" y="3558540"/>
                            <a:ext cx="30480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2" name="直接连接符 132"/>
                        <wps:cNvCnPr/>
                        <wps:spPr>
                          <a:xfrm>
                            <a:off x="7443470" y="3263900"/>
                            <a:ext cx="10795" cy="53213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4" name="直接连接符 134"/>
                        <wps:cNvCnPr/>
                        <wps:spPr>
                          <a:xfrm>
                            <a:off x="8510270" y="2981960"/>
                            <a:ext cx="37020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5" name="直接连接符 135"/>
                        <wps:cNvCnPr/>
                        <wps:spPr>
                          <a:xfrm>
                            <a:off x="8499475" y="2979420"/>
                            <a:ext cx="5715" cy="28194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6" name="直接连接符 136"/>
                        <wps:cNvCnPr/>
                        <wps:spPr>
                          <a:xfrm>
                            <a:off x="8869680" y="2980055"/>
                            <a:ext cx="0" cy="80518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7" name="直接连接符 137"/>
                        <wps:cNvCnPr/>
                        <wps:spPr>
                          <a:xfrm>
                            <a:off x="6649085" y="3785870"/>
                            <a:ext cx="2231390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8" name="直接连接符 138"/>
                        <wps:cNvCnPr/>
                        <wps:spPr>
                          <a:xfrm>
                            <a:off x="6681470" y="3251835"/>
                            <a:ext cx="1818005" cy="1143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8" name="矩形 51"/>
                        <wps:cNvSpPr/>
                        <wps:spPr>
                          <a:xfrm rot="5400000" flipV="1">
                            <a:off x="8523605" y="4272280"/>
                            <a:ext cx="609600" cy="28321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50" name="矩形 51"/>
                        <wps:cNvSpPr/>
                        <wps:spPr>
                          <a:xfrm rot="5400000" flipV="1">
                            <a:off x="7821295" y="2350770"/>
                            <a:ext cx="436245" cy="6864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386.05pt;width:720.25pt;" coordsize="9147175,4902835" editas="canvas" o:gfxdata="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">
                <o:lock v:ext="edit" aspectratio="f"/>
                <v:shape id="_x0000_s1026" o:spid="_x0000_s1026" style="position:absolute;left:0;top:0;height:4902835;width:9147175;" filled="f" stroked="f" coordsize="21600,21600" o:gfxdata="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">
                  <v:fill on="f" focussize="0,0"/>
                  <v:stroke on="f"/>
                  <v:imagedata o:title=""/>
                  <o:lock v:ext="edit" aspectratio="f"/>
                </v:shape>
                <v:rect id="矩形 51" o:spid="_x0000_s1026" o:spt="1" style="position:absolute;left:0;top:0;height:881380;width:134937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DUqnwjXAAAABgEAAA8AAAAA&#10;AAAAAQAgAAAAIgAAAGRycy9kb3ducmV2LnhtbFBLAQIUABQAAAAIAIdO4kDeKFdmTgIAAH8EAAAO&#10;AAAAAAAAAAEAIAAAACYBAABkcnMvZTJvRG9jLnhtbFBLBQYAAAAABgAGAFkBAADm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3" o:spid="_x0000_s1026" o:spt="1" style="position:absolute;left:1691640;top:0;height:1278255;width:46926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DUqnwjXAAAABgEA&#10;AA8AAAAAAAAAAQAgAAAAIgAAAGRycy9kb3ducmV2LnhtbFBLAQIUABQAAAAIAIdO4kD0uGlRVAIA&#10;AIUEAAAOAAAAAAAAAAEAIAAAACYBAABkcnMvZTJvRG9jLnhtbFBLBQYAAAAABgAGAFkBAADsBQAA&#10;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6" o:spid="_x0000_s1026" o:spt="1" style="position:absolute;left:2688590;top:0;height:381000;width:123063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DUqnwjXAAAABgEA&#10;AA8AAAAAAAAAAQAgAAAAIgAAAGRycy9kb3ducmV2LnhtbFBLAQIUABQAAAAIAIdO4kCrXQKMVAIA&#10;AIUEAAAOAAAAAAAAAAEAIAAAACYBAABkcnMvZTJvRG9jLnhtbFBLBQYAAAAABgAGAFkBAADsBQAA&#10;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9" o:spid="_x0000_s1026" o:spt="1" style="position:absolute;left:4310380;top:0;height:750570;width:123063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NSqfCNcAAAAGAQAA&#10;DwAAAAAAAAABACAAAAAiAAAAZHJzL2Rvd25yZXYueG1sUEsBAhQAFAAAAAgAh07iQIeGv/RTAgAA&#10;hQQAAA4AAAAAAAAAAQAgAAAAJgEAAGRycy9lMm9Eb2MueG1sUEsFBgAAAAAGAAYAWQEAAOsFAAAA&#10;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61" o:spid="_x0000_s1026" o:spt="1" style="position:absolute;left:8006080;top:0;height:533400;width:19621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DUqnwjXAAAABgEA&#10;AA8AAAAAAAAAAQAgAAAAIgAAAGRycy9kb3ducmV2LnhtbFBLAQIUABQAAAAIAIdO4kBJvLi6VAIA&#10;AIQEAAAOAAAAAAAAAAEAIAAAACYBAABkcnMvZTJvRG9jLnhtbFBLBQYAAAAABgAGAFkBAADsBQAA&#10;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9" o:spid="_x0000_s1026" o:spt="1" style="position:absolute;left:5540375;top:0;height:750570;width:123063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DUqnwjXAAAABgEA&#10;AA8AAAAAAAAAAQAgAAAAIgAAAGRycy9kb3ducmV2LnhtbFBLAQIUABQAAAAIAIdO4kAQQfr4VAIA&#10;AIUEAAAOAAAAAAAAAAEAIAAAACYBAABkcnMvZTJvRG9jLnhtbFBLBQYAAAAABgAGAFkBAADsBQAA&#10;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9" o:spid="_x0000_s1026" o:spt="1" style="position:absolute;left:6770370;top:0;height:750570;width:123063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61" o:spid="_x0000_s1026" o:spt="1" style="position:absolute;left:8653780;top:217170;flip:y;height:533400;width:316230;v-text-anchor:middle;" filled="f" stroked="t" coordsize="21600,21600" o:gfxdata="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PSw&#10;ROXWAAAABgEAAA8AAAAAAAAAAQAgAAAAIgAAAGRycy9kb3ducmV2LnhtbFBLAQIUABQAAAAIAIdO&#10;4kC2ICTJXgIAAJMEAAAOAAAAAAAAAAEAIAAAACUBAABkcnMvZTJvRG9jLnhtbFBLBQYAAAAABgAG&#10;AFkBAAD1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0;top:2693035;height:2188210;width:74104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6" o:spid="_x0000_s1026" o:spt="1" style="position:absolute;left:1370965;top:1741805;height:500380;width:151384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NSqfCNcA&#10;AAAGAQAADwAAAAAAAAABACAAAAAiAAAAZHJzL2Rvd25yZXYueG1sUEsBAhQAFAAAAAgAh07iQKHd&#10;+4dZAgAAiwQAAA4AAAAAAAAAAQAgAAAAJgEAAGRycy9lMm9Eb2MueG1sUEsFBgAAAAAGAAYAWQEA&#10;APE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1370965;top:2246630;height:708660;width:38227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1Kp8I1wAA&#10;AAYBAAAPAAAAAAAAAAEAIAAAACIAAABkcnMvZG93bnJldi54bWxQSwECFAAUAAAACACHTuJAwRTr&#10;/1gCAACKBAAADgAAAAAAAAABACAAAAAmAQAAZHJzL2Uyb0RvYy54bWxQSwUGAAAAAAYABgBZAQAA&#10;8A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2502535;top:2246630;height:708660;width:38227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NSqfCNcA&#10;AAAGAQAADwAAAAAAAAABACAAAAAiAAAAZHJzL2Rvd25yZXYueG1sUEsBAhQAFAAAAAgAh07iQEgM&#10;7WlZAgAAigQAAA4AAAAAAAAAAQAgAAAAJgEAAGRycy9lMm9Eb2MueG1sUEsFBgAAAAAGAAYAWQEA&#10;APE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3514725;top:2884805;height:708660;width:38227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DUqnwjX&#10;AAAABgEAAA8AAAAAAAAAAQAgAAAAIgAAAGRycy9kb3ducmV2LnhtbFBLAQIUABQAAAAIAIdO4kDu&#10;Y7V1WgIAAIoEAAAOAAAAAAAAAAEAIAAAACYBAABkcnMvZTJvRG9jLnhtbFBLBQYAAAAABgAGAFkB&#10;AADy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6" o:spid="_x0000_s1026" o:spt="1" style="position:absolute;left:3896995;top:1056640;height:2775585;width:151384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1Kp8I&#10;1wAAAAYBAAAPAAAAAAAAAAEAIAAAACIAAABkcnMvZG93bnJldi54bWxQSwECFAAUAAAACACHTuJA&#10;aXoPQVsCAACMBAAADgAAAAAAAAABACAAAAAmAQAAZHJzL2Uyb0RvYy54bWxQSwUGAAAAAAYABgBZ&#10;AQAA8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line id="_x0000_s1026" o:spid="_x0000_s1026" o:spt="20" style="position:absolute;left:3896995;top:2455545;height:0;width:151384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0h9sLdcAAAAGAQAADwAAAAAAAAAB&#10;ACAAAAAiAAAAZHJzL2Rvd25yZXYueG1sUEsBAhQAFAAAAAgAh07iQNNQfd3YAQAAcgMAAA4AAAAA&#10;AAAAAQAgAAAAJgEAAGRycy9lMm9Eb2MueG1sUEsFBgAAAAAGAAYAWQEAAHA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shape id="_x0000_s1026" o:spid="_x0000_s1026" o:spt="34" type="#_x0000_t34" style="position:absolute;left:4016375;top:1543050;height:445770;width:1403985;rotation:5898240f;" filled="f" stroked="t" coordsize="21600,21600" o:gfxdata="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" adj="10800">
                  <v:fill on="f" focussize="0,0"/>
                  <v:stroke weight="1.5pt" color="#000000 [3213]" miterlimit="8" joinstyle="miter"/>
                  <v:imagedata o:title=""/>
                  <o:lock v:ext="edit" aspectratio="f"/>
                </v:shape>
                <v:rect id="矩形 56" o:spid="_x0000_s1026" o:spt="1" style="position:absolute;left:3896995;top:1056640;height:381000;width:469265;v-text-anchor:middle;" filled="f" stroked="t" coordsize="21600,21600" o:gfxdata="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Ie5zYzX&#10;AAAABgEAAA8AAAAAAAAAAQAgAAAAIgAAAGRycy9kb3ducmV2LnhtbFBLAQIUABQAAAAIAIdO4kCe&#10;f7twWgIAAIkEAAAOAAAAAAAAAAEAIAAAACYBAABkcnMvZTJvRG9jLnhtbFBLBQYAAAAABgAGAFkB&#10;AADyBQAAAAA=&#10;">
                  <v:fill on="f" focussize="0,0"/>
                  <v:stroke weight="1.5pt" color="#000000 [3213]" miterlimit="8" joinstyle="miter" dashstyle="dash"/>
                  <v:imagedata o:title=""/>
                  <o:lock v:ext="edit" aspectratio="f"/>
                </v:rect>
                <v:rect id="矩形 51" o:spid="_x0000_s1026" o:spt="1" style="position:absolute;left:3896360;top:3835400;height:262255;width:57785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1Kp8I1wAA&#10;AAYBAAAPAAAAAAAAAAEAIAAAACIAAABkcnMvZG93bnJldi54bWxQSwECFAAUAAAACACHTuJAeTJq&#10;OVgCAACLBAAADgAAAAAAAAABACAAAAAmAQAAZHJzL2Uyb0RvYy54bWxQSwUGAAAAAAYABgBZAQAA&#10;8A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4897755;top:3835400;height:262890;width:65341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1Kp8I&#10;1wAAAAYBAAAPAAAAAAAAAAEAIAAAACIAAABkcnMvZG93bnJldi54bWxQSwECFAAUAAAACACHTuJA&#10;fbOIDFsCAACLBAAADgAAAAAAAAABACAAAAAmAQAAZHJzL2Uyb0RvYy54bWxQSwUGAAAAAAYABgBZ&#10;AQAA8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3" o:spid="_x0000_s1026" o:spt="1" style="position:absolute;left:5414645;top:2111375;height:1724025;width:469265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NSqf&#10;CNcAAAAGAQAADwAAAAAAAAABACAAAAAiAAAAZHJzL2Rvd25yZXYueG1sUEsBAhQAFAAAAAgAh07i&#10;QNL1Hl1cAgAAjAQAAA4AAAAAAAAAAQAgAAAAJgEAAGRycy9lMm9Eb2MueG1sUEsFBgAAAAAGAAYA&#10;WQEAAPQ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1861820;top:4435475;height:445770;width:233934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1Kp8I1wAA&#10;AAYBAAAPAAAAAAAAAAEAIAAAACIAAABkcnMvZG93bnJldi54bWxQSwECFAAUAAAACACHTuJAV4VI&#10;EVgCAACMBAAADgAAAAAAAAABACAAAAAmAQAAZHJzL2Uyb0RvYy54bWxQSwUGAAAAAAYABgBZAQAA&#10;8A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5507355;top:4258945;height:381635;width:62103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1Kp8I&#10;1wAAAAYBAAAPAAAAAAAAAAEAIAAAACIAAABkcnMvZG93bnJldi54bWxQSwECFAAUAAAACACHTuJA&#10;ExC+kFsCAACLBAAADgAAAAAAAAABACAAAAAmAQAAZHJzL2Uyb0RvYy54bWxQSwUGAAAAAAYABgBZ&#10;AQAA8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6281420;top:4478020;height:403225;width:233934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61" o:spid="_x0000_s1026" o:spt="1" style="position:absolute;left:8696960;top:751205;flip:y;height:935990;width:273050;v-text-anchor:middle;" filled="f" stroked="t" coordsize="21600,21600" o:gfxdata="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PSw&#10;ROXWAAAABgEAAA8AAAAAAAAAAQAgAAAAIgAAAGRycy9kb3ducmV2LnhtbFBLAQIUABQAAAAIAIdO&#10;4kDCvKg9XgIAAJQEAAAOAAAAAAAAAAEAIAAAACUBAABkcnMvZTJvRG9jLnhtbFBLBQYAAAAABgAG&#10;AFkBAAD1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line id="_x0000_s1026" o:spid="_x0000_s1026" o:spt="20" style="position:absolute;left:6419850;top:1118235;height:0;width:61023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NIfbC3XAAAABgEAAA8AAAAAAAAAAQAgAAAA&#10;IgAAAGRycy9kb3ducmV2LnhtbFBLAQIUABQAAAAIAIdO4kB5PLG40wEAAHMDAAAOAAAAAAAAAAEA&#10;IAAAACYBAABkcnMvZTJvRG9jLnhtbFBLBQYAAAAABgAGAFkBAABr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6419215;top:2936875;height:0;width:115506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0h9sLdcAAAAGAQAADwAAAAAAAAAB&#10;ACAAAAAiAAAAZHJzL2Rvd25yZXYueG1sUEsBAhQAFAAAAAgAh07iQG4DpMLYAQAAdAMAAA4AAAAA&#10;AAAAAQAgAAAAJgEAAGRycy9lMm9Eb2MueG1sUEsFBgAAAAAGAAYAWQEAAHA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7019290;top:1139825;height:1382395;width: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NIfbC3XAAAABgEAAA8AAAAAAAAAAQAg&#10;AAAAIgAAAGRycy9kb3ducmV2LnhtbFBLAQIUABQAAAAIAIdO4kAcWOxd1gEAAHQDAAAOAAAAAAAA&#10;AAEAIAAAACYBAABkcnMvZTJvRG9jLnhtbFBLBQYAAAAABgAGAFkBAABu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6420485;top:1129030;height:1818005;width: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SH2wt1wAAAAYBAAAPAAAAAAAAAAEA&#10;IAAAACIAAABkcnMvZG93bnJldi54bWxQSwECFAAUAAAACACHTuJADD4IJdcBAAB0AwAADgAAAAAA&#10;AAABACAAAAAmAQAAZHJzL2Uyb0RvYy54bWxQSwUGAAAAAAYABgBZAQAAb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7018020;top:2501900;height:0;width:54546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SH2wt1wAAAAYBAAAPAAAAAAAAAAEA&#10;IAAAACIAAABkcnMvZG93bnJldi54bWxQSwECFAAUAAAACACHTuJAzN4989cBAABzAwAADgAAAAAA&#10;AAABACAAAAAmAQAAZHJzL2Uyb0RvYy54bWxQSwUGAAAAAAYABgBZAQAAb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7563485;top:2490470;height:445770;width: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SH2wt1wAAAAYBAAAPAAAAAAAAAAEA&#10;IAAAACIAAABkcnMvZG93bnJldi54bWxQSwECFAAUAAAACACHTuJAG4h32dcBAABzAwAADgAAAAAA&#10;AAABACAAAAAmAQAAZHJzL2Uyb0RvYy54bWxQSwUGAAAAAAYABgBZAQAAb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rect id="矩形 51" o:spid="_x0000_s1026" o:spt="1" style="position:absolute;left:6270625;top:3880485;height:424180;width:233934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NSqf&#10;CNcAAAAGAQAADwAAAAAAAAABACAAAAAiAAAAZHJzL2Rvd25yZXYueG1sUEsBAhQAFAAAAAgAh07i&#10;QEYGSTZcAgAAjAQAAA4AAAAAAAAAAQAgAAAAJgEAAGRycy9lMm9Eb2MueG1sUEsFBgAAAAAGAAYA&#10;WQEAAPQ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9" o:spid="_x0000_s1026" o:spt="1" style="position:absolute;left:6400165;top:3035935;height:750570;width:283210;v-text-anchor:middle;" filled="f" stroked="t" coordsize="21600,21600" o:gfxdata="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NSqf&#10;CNcAAAAGAQAADwAAAAAAAAABACAAAAAiAAAAZHJzL2Rvd25yZXYueG1sUEsBAhQAFAAAAAgAh07i&#10;QK7mdw5cAgAAiwQAAA4AAAAAAAAAAQAgAAAAJgEAAGRycy9lMm9Eb2MueG1sUEsFBgAAAAAGAAYA&#10;WQEAAPQ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line id="_x0000_s1026" o:spid="_x0000_s1026" o:spt="20" style="position:absolute;left:6398260;top:3558540;height:0;width:30480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0h9sLdcAAAAGAQAADwAAAAAAAAAB&#10;ACAAAAAiAAAAZHJzL2Rvd25yZXYueG1sUEsBAhQAFAAAAAgAh07iQFdiwW/YAQAAcwMAAA4AAAAA&#10;AAAAAQAgAAAAJgEAAGRycy9lMm9Eb2MueG1sUEsFBgAAAAAGAAYAWQEAAHA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7443470;top:3263900;height:532130;width:1079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0h9sLdcAAAAGAQAADwAAAAAA&#10;AAABACAAAAAiAAAAZHJzL2Rvd25yZXYueG1sUEsBAhQAFAAAAAgAh07iQOlt91vbAQAAdwMAAA4A&#10;AAAAAAAAAQAgAAAAJgEAAGRycy9lMm9Eb2MueG1sUEsFBgAAAAAGAAYAWQEAAHM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8510270;top:2981960;height:0;width:37020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SH2wt1wAAAAYBAAAPAAAAAAAAAAEA&#10;IAAAACIAAABkcnMvZG93bnJldi54bWxQSwECFAAUAAAACACHTuJAytHylNcBAABzAwAADgAAAAAA&#10;AAABACAAAAAmAQAAZHJzL2Uyb0RvYy54bWxQSwUGAAAAAAYABgBZAQAAb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8499475;top:2979420;height:281940;width:571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0h9sLdcAAAAGAQAADwAAAAAAAAAB&#10;ACAAAAAiAAAAZHJzL2Rvd25yZXYueG1sUEsBAhQAFAAAAAgAh07iQDxKrn/YAQAAdgMAAA4AAAAA&#10;AAAAAQAgAAAAJgEAAGRycy9lMm9Eb2MueG1sUEsFBgAAAAAGAAYAWQEAAHA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8869680;top:2980055;height:805180;width: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DSH2wt1wAAAAYBAAAPAAAAAAAAAAEAIAAA&#10;ACIAAABkcnMvZG93bnJldi54bWxQSwECFAAUAAAACACHTuJAmjcV9tQBAABzAwAADgAAAAAAAAAB&#10;ACAAAAAmAQAAZHJzL2Uyb0RvYy54bWxQSwUGAAAAAAYABgBZAQAAbA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6649085;top:3785870;height:0;width:2231390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0h9sLdcAAAAGAQAADwAAAAAAAAAB&#10;ACAAAAAiAAAAZHJzL2Rvd25yZXYueG1sUEsBAhQAFAAAAAgAh07iQMkN+JnYAQAAdAMAAA4AAAAA&#10;AAAAAQAgAAAAJgEAAGRycy9lMm9Eb2MueG1sUEsFBgAAAAAGAAYAWQEAAHAF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line id="_x0000_s1026" o:spid="_x0000_s1026" o:spt="20" style="position:absolute;left:6681470;top:3251835;height:11430;width:1818005;" filled="f" stroked="t" coordsize="21600,21600" o:gfxdata="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NIfbC3XAAAABgEAAA8A&#10;AAAAAAAAAQAgAAAAIgAAAGRycy9kb3ducmV2LnhtbFBLAQIUABQAAAAIAIdO4kCWOXeE3wEAAHgD&#10;AAAOAAAAAAAAAAEAIAAAACYBAABkcnMvZTJvRG9jLnhtbFBLBQYAAAAABgAGAFkBAAB3BQAAAAA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line>
                <v:rect id="矩形 51" o:spid="_x0000_s1026" o:spt="1" style="position:absolute;left:8523605;top:4272280;flip:y;height:283210;width:609600;rotation:-5898240f;v-text-anchor:middle;" filled="f" stroked="t" coordsize="21600,21600" o:gfxdata="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Yz+UL1wAAAAYBAAAPAAAAAAAAAAEAIAAAACIAAABkcnMvZG93bnJldi54bWxQSwEC&#10;FAAUAAAACACHTuJACdo8rmcCAACjBAAADgAAAAAAAAABACAAAAAmAQAAZHJzL2Uyb0RvYy54bWxQ&#10;SwUGAAAAAAYABgBZAQAA/wUAAAAA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v:rect id="矩形 51" o:spid="_x0000_s1026" o:spt="1" style="position:absolute;left:7821295;top:2350770;flip:y;height:686435;width:436245;rotation:-5898240f;v-text-anchor:middle;" filled="f" stroked="t" coordsize="21600,21600" o:gfxdata="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mM/lC9cAAAAGAQAADwAAAAAAAAABACAAAAAiAAAAZHJzL2Rvd25yZXYueG1sUEsB&#10;AhQAFAAAAAgAh07iQGfaOaxoAgAAowQAAA4AAAAAAAAAAQAgAAAAJgEAAGRycy9lMm9Eb2MueG1s&#10;UEsFBgAAAAAGAAYAWQEAAAAGAAAAAA==&#10;">
                  <v:fill on="f" focussize="0,0"/>
                  <v:stroke weight="1.5pt" color="#000000 [3213]" miterlimit="8" joinstyle="miter"/>
                  <v:imagedata o:title=""/>
                  <o:lock v:ext="edit" aspectratio="f"/>
                </v:rect>
                <w10:wrap type="none"/>
                <w10:anchorlock/>
              </v:group>
            </w:pict>
          </mc:Fallback>
        </mc:AlternateContent>
      </w:r>
    </w:p>
    <w:p>
      <w:pPr>
        <w:tabs>
          <w:tab w:val="left" w:pos="882"/>
        </w:tabs>
        <w:jc w:val="center"/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3071495</wp:posOffset>
                </wp:positionH>
                <wp:positionV relativeFrom="paragraph">
                  <wp:posOffset>5135245</wp:posOffset>
                </wp:positionV>
                <wp:extent cx="2216785" cy="35496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12945" y="6101080"/>
                          <a:ext cx="2216785" cy="3549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 xml:space="preserve">  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噪声监测点位示意图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1.85pt;margin-top:404.35pt;height:27.95pt;width:174.55pt;z-index:251694080;mso-width-relative:page;mso-height-relative:page;" filled="f" stroked="f" coordsize="21600,21600" o:gfxdata="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Cnk5xN2wAAAAsBAAAPAAAAAAAAAAEAIAAAACIAAABkcnMvZG93bnJldi54bWxQSwEC&#10;FAAUAAAACACHTuJA4EPLLioCAAAkBAAADgAAAAAAAAABACAAAAAqAQAAZHJzL2Uyb0RvYy54bWxQ&#10;SwUGAAAAAAYABgBZAQAAx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 xml:space="preserve">  </w:t>
                      </w: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噪声监测点位示意图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7785100" cy="5130800"/>
            <wp:effectExtent l="0" t="0" r="2540" b="50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785100" cy="513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882"/>
        </w:tabs>
        <w:jc w:val="center"/>
      </w:pPr>
    </w:p>
    <w:p>
      <w:pPr>
        <w:tabs>
          <w:tab w:val="left" w:pos="882"/>
        </w:tabs>
        <w:jc w:val="center"/>
      </w:pPr>
    </w:p>
    <w:p>
      <w:pPr>
        <w:tabs>
          <w:tab w:val="left" w:pos="882"/>
        </w:tabs>
        <w:jc w:val="center"/>
      </w:pPr>
      <w:r>
        <w:drawing>
          <wp:anchor distT="0" distB="0" distL="114300" distR="114300" simplePos="0" relativeHeight="4197879808" behindDoc="0" locked="0" layoutInCell="1" allowOverlap="1">
            <wp:simplePos x="0" y="0"/>
            <wp:positionH relativeFrom="column">
              <wp:posOffset>7729855</wp:posOffset>
            </wp:positionH>
            <wp:positionV relativeFrom="paragraph">
              <wp:posOffset>57785</wp:posOffset>
            </wp:positionV>
            <wp:extent cx="740410" cy="809625"/>
            <wp:effectExtent l="0" t="0" r="6350" b="13335"/>
            <wp:wrapNone/>
            <wp:docPr id="32" name="图片 1" descr="D:\My Documents\Tencent Files\810921853\Image\C2C\M]0BQM5Q7U(VKSY)OJ]APU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 descr="D:\My Documents\Tencent Files\810921853\Image\C2C\M]0BQM5Q7U(VKSY)OJ]APU7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40410" cy="809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313771520" behindDoc="0" locked="0" layoutInCell="1" allowOverlap="1">
                <wp:simplePos x="0" y="0"/>
                <wp:positionH relativeFrom="column">
                  <wp:posOffset>1947545</wp:posOffset>
                </wp:positionH>
                <wp:positionV relativeFrom="paragraph">
                  <wp:posOffset>2213610</wp:posOffset>
                </wp:positionV>
                <wp:extent cx="1347470" cy="37020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470" cy="370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highlight w:val="yellow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highlight w:val="yellow"/>
                                <w:lang w:eastAsia="zh-CN"/>
                              </w:rPr>
                              <w:t>望泾村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2665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highlight w:val="yellow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3.35pt;margin-top:174.3pt;height:29.15pt;width:106.1pt;z-index:-981195776;mso-width-relative:page;mso-height-relative:page;" filled="f" stroked="f" coordsize="21600,21600" o:gfxdata="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V6EQVNcAAAANAQAADwAAAAAAAAABACAAAAAiAAAAZHJzL2Rvd25yZXYueG1sUEsBAhQAFAAAAAgA&#10;h07iQCYtApQmAgAAJgQAAA4AAAAAAAAAAQAgAAAAJgEAAGRycy9lMm9Eb2MueG1sUEsFBgAAAAAG&#10;AAYAWQEAAL4FAAAAAA==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highlight w:val="yellow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highlight w:val="yellow"/>
                          <w:lang w:eastAsia="zh-CN"/>
                        </w:rPr>
                        <w:t>望泾村</w:t>
                      </w:r>
                      <w:r>
                        <w:rPr>
                          <w:rFonts w:hint="eastAsia" w:ascii="Times New Roman" w:hAnsi="Times New Roman" w:cs="Times New Roman"/>
                          <w:highlight w:val="yellow"/>
                          <w:lang w:val="en-US" w:eastAsia="zh-CN"/>
                        </w:rPr>
                        <w:t>2665</w:t>
                      </w:r>
                      <w:r>
                        <w:rPr>
                          <w:rFonts w:hint="default" w:ascii="Times New Roman" w:hAnsi="Times New Roman" w:cs="Times New Roman"/>
                          <w:highlight w:val="yellow"/>
                          <w:lang w:val="en-US" w:eastAsia="zh-CN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1267879936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2135505</wp:posOffset>
                </wp:positionV>
                <wp:extent cx="76200" cy="75565"/>
                <wp:effectExtent l="6350" t="6350" r="8890" b="9525"/>
                <wp:wrapNone/>
                <wp:docPr id="20" name="椭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" cy="75565"/>
                        </a:xfrm>
                        <a:prstGeom prst="ellipse">
                          <a:avLst/>
                        </a:prstGeom>
                        <a:gradFill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99.9pt;margin-top:168.15pt;height:5.95pt;width:6pt;z-index:1267879936;v-text-anchor:middle;mso-width-relative:page;mso-height-relative:page;" fillcolor="#FE4444" filled="t" stroked="t" coordsize="21600,21600" o:gfxdata="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">
                <v:fill type="gradient" on="t" color2="#832B2B" focus="100%" focussize="0,0" rotate="t">
                  <o:fill type="gradientUnscaled" v:ext="backwardCompatible"/>
                </v:fill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875126272" behindDoc="0" locked="0" layoutInCell="1" allowOverlap="1">
                <wp:simplePos x="0" y="0"/>
                <wp:positionH relativeFrom="column">
                  <wp:posOffset>7249795</wp:posOffset>
                </wp:positionH>
                <wp:positionV relativeFrom="paragraph">
                  <wp:posOffset>2056130</wp:posOffset>
                </wp:positionV>
                <wp:extent cx="1078230" cy="292735"/>
                <wp:effectExtent l="6350" t="6350" r="12700" b="417195"/>
                <wp:wrapNone/>
                <wp:docPr id="21" name="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8230" cy="292735"/>
                        </a:xfrm>
                        <a:prstGeom prst="wedgeRectCallout">
                          <a:avLst>
                            <a:gd name="adj1" fmla="val -39575"/>
                            <a:gd name="adj2" fmla="val 182971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0000FF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FF"/>
                                <w:lang w:eastAsia="zh-CN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28" o:spid="_x0000_s1026" o:spt="61" type="#_x0000_t61" style="position:absolute;left:0pt;margin-left:570.85pt;margin-top:161.9pt;height:23.05pt;width:84.9pt;z-index:-419841024;v-text-anchor:middle;mso-width-relative:page;mso-height-relative:page;" filled="f" stroked="t" coordsize="21600,21600" o:gfxdata="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8sxb3tcAAAALAQAADwAAAAAAAAABACAAAAAiAAAAZHJzL2Rvd25yZXYueG1sUEsBAhQAFAAAAAgA&#10;h07iQD7ONxvtAQAA1AMAAA4AAAAAAAAAAQAgAAAAJgEAAGRycy9lMm9Eb2MueG1sUEsFBgAAAAAG&#10;AAYAWQEAAIUFAAAAAA==&#10;" adj="2252,50322">
                <v:fill on="f" focussize="0,0"/>
                <v:stroke weight="1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0000FF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FF"/>
                          <w:lang w:eastAsia="zh-CN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4198394880" behindDoc="0" locked="0" layoutInCell="1" allowOverlap="1">
            <wp:simplePos x="0" y="0"/>
            <wp:positionH relativeFrom="column">
              <wp:posOffset>1333500</wp:posOffset>
            </wp:positionH>
            <wp:positionV relativeFrom="paragraph">
              <wp:posOffset>4589780</wp:posOffset>
            </wp:positionV>
            <wp:extent cx="1162050" cy="216535"/>
            <wp:effectExtent l="0" t="0" r="11430" b="12065"/>
            <wp:wrapNone/>
            <wp:docPr id="2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2165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371099648" behindDoc="0" locked="0" layoutInCell="1" allowOverlap="1">
            <wp:simplePos x="0" y="0"/>
            <wp:positionH relativeFrom="column">
              <wp:posOffset>217170</wp:posOffset>
            </wp:positionH>
            <wp:positionV relativeFrom="paragraph">
              <wp:posOffset>7704455</wp:posOffset>
            </wp:positionV>
            <wp:extent cx="1089660" cy="190500"/>
            <wp:effectExtent l="0" t="0" r="7620" b="7620"/>
            <wp:wrapNone/>
            <wp:docPr id="3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71098624" behindDoc="0" locked="0" layoutInCell="1" allowOverlap="1">
                <wp:simplePos x="0" y="0"/>
                <wp:positionH relativeFrom="column">
                  <wp:posOffset>2576830</wp:posOffset>
                </wp:positionH>
                <wp:positionV relativeFrom="paragraph">
                  <wp:posOffset>2135505</wp:posOffset>
                </wp:positionV>
                <wp:extent cx="4785360" cy="602615"/>
                <wp:effectExtent l="0" t="43180" r="15240" b="24765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21" idx="4"/>
                        <a:endCxn id="20" idx="0"/>
                      </wps:cNvCnPr>
                      <wps:spPr>
                        <a:xfrm flipH="1" flipV="1">
                          <a:off x="0" y="0"/>
                          <a:ext cx="4785360" cy="602615"/>
                        </a:xfrm>
                        <a:prstGeom prst="straightConnector1">
                          <a:avLst/>
                        </a:prstGeom>
                        <a:ln w="22225">
                          <a:solidFill>
                            <a:srgbClr val="FFFF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02.9pt;margin-top:168.15pt;height:47.45pt;width:376.8pt;z-index:371098624;mso-width-relative:page;mso-height-relative:page;" filled="f" stroked="t" coordsize="21600,21600" o:gfxdata="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HqECQ3aAAAADAEAAA8A&#10;AAAAAAAAAQAgAAAAIgAAAGRycy9kb3ducmV2LnhtbFBLAQIUABQAAAAIAIdO4kCR/resFQIAAO4D&#10;AAAOAAAAAAAAAAEAIAAAACkBAABkcnMvZTJvRG9jLnhtbFBLBQYAAAAABgAGAFkBAACwBQAAAAA=&#10;">
                <v:fill on="f" focussize="0,0"/>
                <v:stroke weight="1.75pt" color="#FFFF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7200265" cy="4826000"/>
            <wp:effectExtent l="0" t="0" r="8255" b="508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200265" cy="4826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附图</w:t>
      </w:r>
      <w:r>
        <w:rPr>
          <w:rFonts w:hint="eastAsia" w:cs="Times New Roman"/>
          <w:b/>
          <w:bCs/>
          <w:sz w:val="24"/>
          <w:szCs w:val="24"/>
          <w:lang w:val="en-US" w:eastAsia="zh-CN"/>
        </w:rPr>
        <w:t>五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 xml:space="preserve"> 项目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引用</w:t>
      </w:r>
      <w:r>
        <w:rPr>
          <w:rFonts w:hint="default" w:ascii="Times New Roman" w:hAnsi="Times New Roman" w:cs="Times New Roman"/>
          <w:b/>
          <w:bCs/>
          <w:sz w:val="24"/>
          <w:szCs w:val="24"/>
        </w:rPr>
        <w:t>大气监测点位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>图</w:t>
      </w:r>
      <w:r>
        <w:drawing>
          <wp:anchor distT="0" distB="0" distL="114300" distR="114300" simplePos="0" relativeHeight="4198393856" behindDoc="0" locked="0" layoutInCell="1" allowOverlap="1">
            <wp:simplePos x="0" y="0"/>
            <wp:positionH relativeFrom="column">
              <wp:posOffset>369570</wp:posOffset>
            </wp:positionH>
            <wp:positionV relativeFrom="paragraph">
              <wp:posOffset>3298190</wp:posOffset>
            </wp:positionV>
            <wp:extent cx="1089660" cy="190500"/>
            <wp:effectExtent l="0" t="0" r="7620" b="762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80302F8"/>
    <w:rsid w:val="024E5A63"/>
    <w:rsid w:val="080302F8"/>
    <w:rsid w:val="08600660"/>
    <w:rsid w:val="0A714CF6"/>
    <w:rsid w:val="134234EE"/>
    <w:rsid w:val="15F033BF"/>
    <w:rsid w:val="18687487"/>
    <w:rsid w:val="19DF1889"/>
    <w:rsid w:val="1AC0096F"/>
    <w:rsid w:val="1B4B18F8"/>
    <w:rsid w:val="1C377647"/>
    <w:rsid w:val="1C860655"/>
    <w:rsid w:val="1EA9382C"/>
    <w:rsid w:val="225A0C61"/>
    <w:rsid w:val="2469715A"/>
    <w:rsid w:val="280557FD"/>
    <w:rsid w:val="28563959"/>
    <w:rsid w:val="28983B1A"/>
    <w:rsid w:val="29147C04"/>
    <w:rsid w:val="298D1828"/>
    <w:rsid w:val="29C8676F"/>
    <w:rsid w:val="2BA60DC2"/>
    <w:rsid w:val="2DA96220"/>
    <w:rsid w:val="2EBE383A"/>
    <w:rsid w:val="30CD0008"/>
    <w:rsid w:val="31847AA0"/>
    <w:rsid w:val="31FA29FC"/>
    <w:rsid w:val="335966C5"/>
    <w:rsid w:val="37B64685"/>
    <w:rsid w:val="38D76E08"/>
    <w:rsid w:val="3A1D65DB"/>
    <w:rsid w:val="40440F4D"/>
    <w:rsid w:val="436E4F7B"/>
    <w:rsid w:val="437B385A"/>
    <w:rsid w:val="45F93DD2"/>
    <w:rsid w:val="51257946"/>
    <w:rsid w:val="5D7F296E"/>
    <w:rsid w:val="5DDB21C0"/>
    <w:rsid w:val="5E960B58"/>
    <w:rsid w:val="6672165C"/>
    <w:rsid w:val="68142494"/>
    <w:rsid w:val="690E0FCC"/>
    <w:rsid w:val="6922640A"/>
    <w:rsid w:val="6BCB108C"/>
    <w:rsid w:val="6C1848F9"/>
    <w:rsid w:val="6D535020"/>
    <w:rsid w:val="71AE096A"/>
    <w:rsid w:val="76E2395A"/>
    <w:rsid w:val="79B2447C"/>
    <w:rsid w:val="7B2D5B78"/>
    <w:rsid w:val="7D4E3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 w:afterLines="0"/>
    </w:pPr>
    <w:rPr>
      <w:rFonts w:ascii="Times New Roman" w:hAnsi="Times New Roman" w:eastAsia="宋体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Office_11.1.0.8013_F1E327BC-269C-435d-A152-05C5408002CA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2018-09-08T05:41:00Z</dcterms:created>
  <dc:creator>Administrator</dc:creator>
  <cp:lastModifiedBy>Administrator</cp:lastModifiedBy>
  <cp:lastPrinted>2018-09-15T03:26:00Z</cp:lastPrinted>
  <dcterms:modified xsi:type="dcterms:W3CDTF">2018-12-19T05:35:08Z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2052-11.1.0.8013</vt:lpwstr>
  </property>
</Properties>
</file>