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hint="eastAsia"/>
        </w:rPr>
        <w:drawing>
          <wp:anchor distT="0" distB="0" distL="114935" distR="114935" simplePos="0" relativeHeight="251664384" behindDoc="0" locked="0" layoutInCell="1" allowOverlap="1">
            <wp:simplePos x="0" y="0"/>
            <wp:positionH relativeFrom="column">
              <wp:posOffset>-647700</wp:posOffset>
            </wp:positionH>
            <wp:positionV relativeFrom="paragraph">
              <wp:posOffset>17145</wp:posOffset>
            </wp:positionV>
            <wp:extent cx="6522085" cy="8495030"/>
            <wp:effectExtent l="0" t="0" r="12065" b="1270"/>
            <wp:wrapTopAndBottom/>
            <wp:docPr id="15" name="图片 15" descr="地热合同扫描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地热合同扫描_页面_1"/>
                    <pic:cNvPicPr>
                      <a:picLocks noChangeAspect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2085" cy="8495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drawing>
          <wp:anchor distT="0" distB="0" distL="114935" distR="114935" simplePos="0" relativeHeight="251694080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28575</wp:posOffset>
            </wp:positionV>
            <wp:extent cx="6550025" cy="8579485"/>
            <wp:effectExtent l="0" t="0" r="3175" b="12065"/>
            <wp:wrapTopAndBottom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50025" cy="8579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bookmarkEnd w:id="0"/>
    </w:p>
    <w:p>
      <w:r>
        <w:rPr>
          <w:rFonts w:hint="eastAsia"/>
        </w:rPr>
        <w:drawing>
          <wp:anchor distT="0" distB="0" distL="114935" distR="114935" simplePos="0" relativeHeight="251672576" behindDoc="0" locked="0" layoutInCell="1" allowOverlap="1">
            <wp:simplePos x="0" y="0"/>
            <wp:positionH relativeFrom="column">
              <wp:posOffset>-533400</wp:posOffset>
            </wp:positionH>
            <wp:positionV relativeFrom="paragraph">
              <wp:posOffset>45720</wp:posOffset>
            </wp:positionV>
            <wp:extent cx="6574155" cy="8562340"/>
            <wp:effectExtent l="0" t="0" r="17145" b="10160"/>
            <wp:wrapTopAndBottom/>
            <wp:docPr id="17" name="图片 17" descr="地热合同扫描_页面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地热合同扫描_页面_3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4155" cy="8562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rFonts w:hint="eastAsia"/>
        </w:rPr>
        <w:drawing>
          <wp:anchor distT="0" distB="0" distL="114935" distR="114935" simplePos="0" relativeHeight="251673600" behindDoc="0" locked="0" layoutInCell="1" allowOverlap="1">
            <wp:simplePos x="0" y="0"/>
            <wp:positionH relativeFrom="column">
              <wp:posOffset>-676275</wp:posOffset>
            </wp:positionH>
            <wp:positionV relativeFrom="paragraph">
              <wp:posOffset>-30480</wp:posOffset>
            </wp:positionV>
            <wp:extent cx="6525895" cy="8500110"/>
            <wp:effectExtent l="0" t="0" r="8255" b="15240"/>
            <wp:wrapTopAndBottom/>
            <wp:docPr id="18" name="图片 18" descr="地热合同扫描_页面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地热合同扫描_页面_3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5895" cy="8500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rFonts w:hint="eastAsia"/>
        </w:rPr>
        <w:drawing>
          <wp:anchor distT="0" distB="0" distL="114935" distR="114935" simplePos="0" relativeHeight="251674624" behindDoc="0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-13335</wp:posOffset>
            </wp:positionV>
            <wp:extent cx="6565900" cy="8552180"/>
            <wp:effectExtent l="0" t="0" r="6350" b="1270"/>
            <wp:wrapTopAndBottom/>
            <wp:docPr id="19" name="图片 19" descr="地热合同扫描_页面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地热合同扫描_页面_4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65900" cy="8552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rFonts w:hint="eastAsia"/>
        </w:rPr>
        <w:drawing>
          <wp:anchor distT="0" distB="0" distL="114935" distR="114935" simplePos="0" relativeHeight="251675648" behindDoc="0" locked="0" layoutInCell="1" allowOverlap="1">
            <wp:simplePos x="0" y="0"/>
            <wp:positionH relativeFrom="column">
              <wp:posOffset>-514350</wp:posOffset>
            </wp:positionH>
            <wp:positionV relativeFrom="paragraph">
              <wp:posOffset>-104775</wp:posOffset>
            </wp:positionV>
            <wp:extent cx="6348095" cy="8980805"/>
            <wp:effectExtent l="0" t="0" r="14605" b="10795"/>
            <wp:wrapTopAndBottom/>
            <wp:docPr id="2" name="图片 2" descr="地热项目备案确认书(1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地热项目备案确认书(1)_01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48095" cy="8980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jc w:val="center"/>
      </w:pPr>
      <w:r>
        <w:rPr>
          <w:rFonts w:hint="eastAsia"/>
        </w:rPr>
        <w:drawing>
          <wp:anchor distT="0" distB="0" distL="114935" distR="114935" simplePos="0" relativeHeight="251676672" behindDoc="0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-260985</wp:posOffset>
            </wp:positionV>
            <wp:extent cx="8846820" cy="5643245"/>
            <wp:effectExtent l="0" t="0" r="11430" b="14605"/>
            <wp:wrapTopAndBottom/>
            <wp:docPr id="6" name="图片 6" descr="1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1_02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46820" cy="5643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jc w:val="both"/>
      </w:pPr>
      <w:r>
        <w:rPr>
          <w:rFonts w:hint="eastAsia"/>
        </w:rPr>
        <w:drawing>
          <wp:anchor distT="0" distB="0" distL="114935" distR="114935" simplePos="0" relativeHeight="251677696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62865</wp:posOffset>
            </wp:positionV>
            <wp:extent cx="6502400" cy="8467090"/>
            <wp:effectExtent l="0" t="0" r="12700" b="10160"/>
            <wp:wrapTopAndBottom/>
            <wp:docPr id="10" name="图片 10" descr="22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2_页面_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2400" cy="8467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rFonts w:hint="eastAsia"/>
        </w:rPr>
        <w:drawing>
          <wp:anchor distT="0" distB="0" distL="114935" distR="114935" simplePos="0" relativeHeight="251678720" behindDoc="0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38100</wp:posOffset>
            </wp:positionV>
            <wp:extent cx="6503670" cy="8467090"/>
            <wp:effectExtent l="0" t="0" r="11430" b="10160"/>
            <wp:wrapTopAndBottom/>
            <wp:docPr id="11" name="图片 11" descr="22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2_页面_2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3670" cy="8467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rFonts w:hint="eastAsia"/>
        </w:rPr>
        <w:drawing>
          <wp:anchor distT="0" distB="0" distL="114935" distR="114935" simplePos="0" relativeHeight="251679744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64770</wp:posOffset>
            </wp:positionV>
            <wp:extent cx="6450965" cy="8499475"/>
            <wp:effectExtent l="0" t="0" r="6985" b="15875"/>
            <wp:wrapTopAndBottom/>
            <wp:docPr id="12" name="图片 12" descr="22_页面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2_页面_3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0965" cy="849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rFonts w:hint="eastAsia"/>
        </w:rPr>
        <w:drawing>
          <wp:anchor distT="0" distB="0" distL="114935" distR="114935" simplePos="0" relativeHeight="251680768" behindDoc="0" locked="0" layoutInCell="1" allowOverlap="1">
            <wp:simplePos x="0" y="0"/>
            <wp:positionH relativeFrom="column">
              <wp:posOffset>-695325</wp:posOffset>
            </wp:positionH>
            <wp:positionV relativeFrom="paragraph">
              <wp:posOffset>97155</wp:posOffset>
            </wp:positionV>
            <wp:extent cx="6556375" cy="8538845"/>
            <wp:effectExtent l="0" t="0" r="15875" b="14605"/>
            <wp:wrapTopAndBottom/>
            <wp:docPr id="14" name="图片 14" descr="22_页面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22_页面_4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6375" cy="8538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</w:rPr>
        <w:drawing>
          <wp:inline distT="0" distB="0" distL="114300" distR="114300">
            <wp:extent cx="8707755" cy="5463540"/>
            <wp:effectExtent l="0" t="0" r="17145" b="3810"/>
            <wp:docPr id="20" name="图片 20" descr="E0242C102316FC6CE2EE2E406ADFC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E0242C102316FC6CE2EE2E406ADFC822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07755" cy="546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anchor distT="0" distB="0" distL="114935" distR="114935" simplePos="0" relativeHeight="251681792" behindDoc="0" locked="0" layoutInCell="1" allowOverlap="1">
            <wp:simplePos x="0" y="0"/>
            <wp:positionH relativeFrom="column">
              <wp:posOffset>-619125</wp:posOffset>
            </wp:positionH>
            <wp:positionV relativeFrom="paragraph">
              <wp:posOffset>17145</wp:posOffset>
            </wp:positionV>
            <wp:extent cx="6523990" cy="8490585"/>
            <wp:effectExtent l="0" t="0" r="10160" b="5715"/>
            <wp:wrapTopAndBottom/>
            <wp:docPr id="24" name="图片 2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23990" cy="8490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both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anchor distT="0" distB="0" distL="114935" distR="114935" simplePos="0" relativeHeight="251682816" behindDoc="0" locked="0" layoutInCell="1" allowOverlap="1">
            <wp:simplePos x="0" y="0"/>
            <wp:positionH relativeFrom="column">
              <wp:posOffset>-542925</wp:posOffset>
            </wp:positionH>
            <wp:positionV relativeFrom="paragraph">
              <wp:posOffset>55245</wp:posOffset>
            </wp:positionV>
            <wp:extent cx="6557645" cy="8537575"/>
            <wp:effectExtent l="0" t="0" r="14605" b="15875"/>
            <wp:wrapTopAndBottom/>
            <wp:docPr id="25" name="图片 2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57645" cy="8537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both"/>
        <w:rPr>
          <w:rFonts w:hint="eastAsia" w:eastAsiaTheme="minor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935" distR="114935" simplePos="0" relativeHeight="251683840" behindDoc="0" locked="0" layoutInCell="1" allowOverlap="1">
            <wp:simplePos x="0" y="0"/>
            <wp:positionH relativeFrom="column">
              <wp:posOffset>-447675</wp:posOffset>
            </wp:positionH>
            <wp:positionV relativeFrom="paragraph">
              <wp:posOffset>66675</wp:posOffset>
            </wp:positionV>
            <wp:extent cx="6290310" cy="8899525"/>
            <wp:effectExtent l="0" t="0" r="15240" b="15875"/>
            <wp:wrapTopAndBottom/>
            <wp:docPr id="1" name="图片 1" descr="泾阳产业基地监测报告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泾阳产业基地监测报告_0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90310" cy="8899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935" distR="114935" simplePos="0" relativeHeight="251684864" behindDoc="0" locked="0" layoutInCell="1" allowOverlap="1">
            <wp:simplePos x="0" y="0"/>
            <wp:positionH relativeFrom="column">
              <wp:posOffset>-352425</wp:posOffset>
            </wp:positionH>
            <wp:positionV relativeFrom="paragraph">
              <wp:posOffset>11430</wp:posOffset>
            </wp:positionV>
            <wp:extent cx="6233160" cy="8818880"/>
            <wp:effectExtent l="0" t="0" r="15240" b="1270"/>
            <wp:wrapTopAndBottom/>
            <wp:docPr id="3" name="图片 3" descr="泾阳产业基地监测报告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泾阳产业基地监测报告_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33160" cy="8818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935" distR="114935" simplePos="0" relativeHeight="251685888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49530</wp:posOffset>
            </wp:positionV>
            <wp:extent cx="6186170" cy="8752840"/>
            <wp:effectExtent l="0" t="0" r="5080" b="10160"/>
            <wp:wrapTopAndBottom/>
            <wp:docPr id="5" name="图片 5" descr="泾阳产业基地监测报告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泾阳产业基地监测报告_0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52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935" distR="114935" simplePos="0" relativeHeight="251686912" behindDoc="0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9525</wp:posOffset>
            </wp:positionV>
            <wp:extent cx="6196965" cy="8768080"/>
            <wp:effectExtent l="0" t="0" r="13335" b="13970"/>
            <wp:wrapTopAndBottom/>
            <wp:docPr id="7" name="图片 7" descr="泾阳产业基地监测报告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泾阳产业基地监测报告_0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96965" cy="8768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935" distR="114935" simplePos="0" relativeHeight="251687936" behindDoc="0" locked="0" layoutInCell="1" allowOverlap="1">
            <wp:simplePos x="0" y="0"/>
            <wp:positionH relativeFrom="column">
              <wp:posOffset>-304800</wp:posOffset>
            </wp:positionH>
            <wp:positionV relativeFrom="paragraph">
              <wp:posOffset>19050</wp:posOffset>
            </wp:positionV>
            <wp:extent cx="6080760" cy="8603615"/>
            <wp:effectExtent l="0" t="0" r="15240" b="6985"/>
            <wp:wrapTopAndBottom/>
            <wp:docPr id="8" name="图片 8" descr="泾阳产业基地监测报告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泾阳产业基地监测报告_0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80760" cy="8603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935" distR="114935" simplePos="0" relativeHeight="251688960" behindDoc="0" locked="0" layoutInCell="1" allowOverlap="1">
            <wp:simplePos x="0" y="0"/>
            <wp:positionH relativeFrom="column">
              <wp:posOffset>-323850</wp:posOffset>
            </wp:positionH>
            <wp:positionV relativeFrom="paragraph">
              <wp:posOffset>28575</wp:posOffset>
            </wp:positionV>
            <wp:extent cx="6138545" cy="8685530"/>
            <wp:effectExtent l="0" t="0" r="14605" b="1270"/>
            <wp:wrapTopAndBottom/>
            <wp:docPr id="9" name="图片 9" descr="泾阳产业基地监测报告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泾阳产业基地监测报告_0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38545" cy="8685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935" distR="114935" simplePos="0" relativeHeight="251689984" behindDoc="0" locked="0" layoutInCell="1" allowOverlap="1">
            <wp:simplePos x="0" y="0"/>
            <wp:positionH relativeFrom="column">
              <wp:posOffset>-314325</wp:posOffset>
            </wp:positionH>
            <wp:positionV relativeFrom="paragraph">
              <wp:posOffset>53340</wp:posOffset>
            </wp:positionV>
            <wp:extent cx="6170930" cy="8731250"/>
            <wp:effectExtent l="0" t="0" r="1270" b="12700"/>
            <wp:wrapTopAndBottom/>
            <wp:docPr id="13" name="图片 13" descr="泾阳产业基地监测报告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泾阳产业基地监测报告_0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70930" cy="8731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935" distR="114935" simplePos="0" relativeHeight="251691008" behindDoc="0" locked="0" layoutInCell="1" allowOverlap="1">
            <wp:simplePos x="0" y="0"/>
            <wp:positionH relativeFrom="column">
              <wp:posOffset>-438150</wp:posOffset>
            </wp:positionH>
            <wp:positionV relativeFrom="paragraph">
              <wp:posOffset>123825</wp:posOffset>
            </wp:positionV>
            <wp:extent cx="6090285" cy="8616950"/>
            <wp:effectExtent l="0" t="0" r="5715" b="12700"/>
            <wp:wrapTopAndBottom/>
            <wp:docPr id="21" name="图片 21" descr="泾阳产业基地监测报告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泾阳产业基地监测报告_0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90285" cy="8616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both"/>
        <w:rPr>
          <w:rFonts w:hint="eastAsia"/>
        </w:rPr>
      </w:pPr>
      <w:r>
        <w:rPr>
          <w:rFonts w:hint="eastAsia" w:eastAsiaTheme="minorEastAsia"/>
          <w:lang w:eastAsia="zh-CN"/>
        </w:rPr>
        <w:drawing>
          <wp:anchor distT="0" distB="0" distL="114935" distR="114935" simplePos="0" relativeHeight="251692032" behindDoc="0" locked="0" layoutInCell="1" allowOverlap="1">
            <wp:simplePos x="0" y="0"/>
            <wp:positionH relativeFrom="column">
              <wp:posOffset>-428625</wp:posOffset>
            </wp:positionH>
            <wp:positionV relativeFrom="paragraph">
              <wp:posOffset>57150</wp:posOffset>
            </wp:positionV>
            <wp:extent cx="6139815" cy="8687435"/>
            <wp:effectExtent l="0" t="0" r="13335" b="18415"/>
            <wp:wrapTopAndBottom/>
            <wp:docPr id="22" name="图片 22" descr="泾阳产业基地监测报告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泾阳产业基地监测报告_0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39815" cy="8687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935" distR="114935" simplePos="0" relativeHeight="251693056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38100</wp:posOffset>
            </wp:positionV>
            <wp:extent cx="6204585" cy="8778240"/>
            <wp:effectExtent l="0" t="0" r="5715" b="3810"/>
            <wp:wrapTopAndBottom/>
            <wp:docPr id="23" name="图片 23" descr="泾阳产业基地监测报告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泾阳产业基地监测报告_0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204585" cy="8778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5A863873"/>
    <w:rsid w:val="000C23C9"/>
    <w:rsid w:val="00642C3D"/>
    <w:rsid w:val="00652AA9"/>
    <w:rsid w:val="0076718E"/>
    <w:rsid w:val="02846708"/>
    <w:rsid w:val="07503B2A"/>
    <w:rsid w:val="24BB5747"/>
    <w:rsid w:val="285B0720"/>
    <w:rsid w:val="334528D4"/>
    <w:rsid w:val="345F4930"/>
    <w:rsid w:val="3DCE13D1"/>
    <w:rsid w:val="3E8407E0"/>
    <w:rsid w:val="46C465BA"/>
    <w:rsid w:val="5A863873"/>
    <w:rsid w:val="66D35083"/>
    <w:rsid w:val="6D535020"/>
    <w:rsid w:val="6F700720"/>
    <w:rsid w:val="71332AA6"/>
    <w:rsid w:val="76685A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9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subject"/>
    <w:basedOn w:val="3"/>
    <w:next w:val="3"/>
    <w:link w:val="14"/>
    <w:qFormat/>
    <w:uiPriority w:val="0"/>
    <w:rPr>
      <w:b/>
      <w:bCs/>
    </w:rPr>
  </w:style>
  <w:style w:type="paragraph" w:styleId="3">
    <w:name w:val="annotation text"/>
    <w:basedOn w:val="1"/>
    <w:link w:val="13"/>
    <w:qFormat/>
    <w:uiPriority w:val="0"/>
    <w:pPr>
      <w:jc w:val="left"/>
    </w:pPr>
  </w:style>
  <w:style w:type="paragraph" w:styleId="4">
    <w:name w:val="Balloon Text"/>
    <w:basedOn w:val="1"/>
    <w:link w:val="10"/>
    <w:qFormat/>
    <w:uiPriority w:val="0"/>
    <w:rPr>
      <w:sz w:val="18"/>
      <w:szCs w:val="18"/>
    </w:rPr>
  </w:style>
  <w:style w:type="paragraph" w:styleId="5">
    <w:name w:val="footer"/>
    <w:basedOn w:val="1"/>
    <w:link w:val="1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8">
    <w:name w:val="annotation reference"/>
    <w:basedOn w:val="7"/>
    <w:qFormat/>
    <w:uiPriority w:val="0"/>
    <w:rPr>
      <w:sz w:val="21"/>
      <w:szCs w:val="21"/>
    </w:rPr>
  </w:style>
  <w:style w:type="character" w:customStyle="1" w:styleId="10">
    <w:name w:val="批注框文本 Char"/>
    <w:basedOn w:val="7"/>
    <w:link w:val="4"/>
    <w:qFormat/>
    <w:uiPriority w:val="0"/>
    <w:rPr>
      <w:kern w:val="2"/>
      <w:sz w:val="18"/>
      <w:szCs w:val="18"/>
    </w:rPr>
  </w:style>
  <w:style w:type="character" w:customStyle="1" w:styleId="11">
    <w:name w:val="页眉 Char"/>
    <w:basedOn w:val="7"/>
    <w:link w:val="6"/>
    <w:qFormat/>
    <w:uiPriority w:val="0"/>
    <w:rPr>
      <w:kern w:val="2"/>
      <w:sz w:val="18"/>
      <w:szCs w:val="18"/>
    </w:rPr>
  </w:style>
  <w:style w:type="character" w:customStyle="1" w:styleId="12">
    <w:name w:val="页脚 Char"/>
    <w:basedOn w:val="7"/>
    <w:link w:val="5"/>
    <w:qFormat/>
    <w:uiPriority w:val="0"/>
    <w:rPr>
      <w:kern w:val="2"/>
      <w:sz w:val="18"/>
      <w:szCs w:val="18"/>
    </w:rPr>
  </w:style>
  <w:style w:type="character" w:customStyle="1" w:styleId="13">
    <w:name w:val="批注文字 Char"/>
    <w:basedOn w:val="7"/>
    <w:link w:val="3"/>
    <w:qFormat/>
    <w:uiPriority w:val="0"/>
    <w:rPr>
      <w:kern w:val="2"/>
      <w:sz w:val="21"/>
      <w:szCs w:val="24"/>
    </w:rPr>
  </w:style>
  <w:style w:type="character" w:customStyle="1" w:styleId="14">
    <w:name w:val="批注主题 Char"/>
    <w:basedOn w:val="13"/>
    <w:link w:val="2"/>
    <w:uiPriority w:val="0"/>
    <w:rPr>
      <w:b/>
      <w:bCs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\AppData\Roaming\Kingsoft\wps\addons\pool\win-i386\knewfileres_1.0.0.3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</Template>
  <Company>微软中国</Company>
  <Pages>18</Pages>
  <Words>20</Words>
  <Characters>117</Characters>
  <Lines>1</Lines>
  <Paragraphs>1</Paragraphs>
  <TotalTime>0</TotalTime>
  <ScaleCrop>false</ScaleCrop>
  <LinksUpToDate>false</LinksUpToDate>
  <CharactersWithSpaces>136</CharactersWithSpaces>
  <Application>WPS Office_10.1.0.7400_F1E327BC-269C-435d-A152-05C5408002CA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2018-05-24T02:18:00Z</dcterms:created>
  <dc:creator>凌笑</dc:creator>
  <cp:lastModifiedBy>凌笑</cp:lastModifiedBy>
  <dcterms:modified xsi:type="dcterms:W3CDTF">2018-06-29T08:28:12Z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